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A0C" w:rsidRPr="009538D7" w:rsidRDefault="004D0A0C">
      <w:p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Тема 1. Архітектура ПК</w:t>
      </w:r>
    </w:p>
    <w:p w:rsidR="004D0A0C" w:rsidRPr="009538D7" w:rsidRDefault="004D0A0C" w:rsidP="00D057D0">
      <w:pPr>
        <w:numPr>
          <w:ilvl w:val="0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Для чого використовують дисплей?</w:t>
      </w:r>
    </w:p>
    <w:p w:rsidR="004D0A0C" w:rsidRPr="009538D7" w:rsidRDefault="004D0A0C" w:rsidP="00D057D0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Введення інформації</w:t>
      </w:r>
    </w:p>
    <w:p w:rsidR="004D0A0C" w:rsidRPr="009538D7" w:rsidRDefault="004D0A0C" w:rsidP="00D057D0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Виведення інформації</w:t>
      </w:r>
    </w:p>
    <w:p w:rsidR="004D0A0C" w:rsidRPr="009538D7" w:rsidRDefault="004D0A0C" w:rsidP="00D057D0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Сканування інформації</w:t>
      </w:r>
    </w:p>
    <w:p w:rsidR="004D0A0C" w:rsidRPr="009538D7" w:rsidRDefault="004D0A0C" w:rsidP="00D057D0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Обробки інформації</w:t>
      </w:r>
    </w:p>
    <w:p w:rsidR="004D0A0C" w:rsidRPr="009538D7" w:rsidRDefault="004D0A0C" w:rsidP="00D057D0">
      <w:pPr>
        <w:numPr>
          <w:ilvl w:val="0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Які пристрої не входять до системного блоку?</w:t>
      </w:r>
    </w:p>
    <w:p w:rsidR="004D0A0C" w:rsidRPr="009538D7" w:rsidRDefault="004D0A0C" w:rsidP="00D057D0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Мікропроцесор</w:t>
      </w:r>
    </w:p>
    <w:p w:rsidR="004D0A0C" w:rsidRPr="009538D7" w:rsidRDefault="004D0A0C" w:rsidP="00D057D0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Блок живлення</w:t>
      </w:r>
    </w:p>
    <w:p w:rsidR="004D0A0C" w:rsidRPr="009538D7" w:rsidRDefault="004D0A0C" w:rsidP="00D057D0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Відео карта</w:t>
      </w:r>
    </w:p>
    <w:p w:rsidR="004D0A0C" w:rsidRPr="009538D7" w:rsidRDefault="004D0A0C" w:rsidP="00D057D0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Флеш пам‘ять</w:t>
      </w:r>
    </w:p>
    <w:p w:rsidR="004D0A0C" w:rsidRPr="009538D7" w:rsidRDefault="004D0A0C" w:rsidP="00B867F7">
      <w:pPr>
        <w:numPr>
          <w:ilvl w:val="0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Продуктивність мікропроцесора в першу чергу залежить від?</w:t>
      </w:r>
    </w:p>
    <w:p w:rsidR="004D0A0C" w:rsidRPr="009538D7" w:rsidRDefault="004D0A0C" w:rsidP="00F8763D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Тактової частоти</w:t>
      </w:r>
    </w:p>
    <w:p w:rsidR="004D0A0C" w:rsidRPr="009538D7" w:rsidRDefault="004D0A0C" w:rsidP="00F8763D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Шини даних</w:t>
      </w:r>
    </w:p>
    <w:p w:rsidR="004D0A0C" w:rsidRPr="009538D7" w:rsidRDefault="004D0A0C" w:rsidP="00F8763D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Адресної шини</w:t>
      </w:r>
    </w:p>
    <w:p w:rsidR="004D0A0C" w:rsidRPr="009538D7" w:rsidRDefault="004D0A0C" w:rsidP="00F8763D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Шини керування</w:t>
      </w:r>
    </w:p>
    <w:p w:rsidR="004D0A0C" w:rsidRPr="009538D7" w:rsidRDefault="004D0A0C" w:rsidP="007B18A2">
      <w:pPr>
        <w:numPr>
          <w:ilvl w:val="0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Основа комп’ютера до якої підключаються усі комплектуючі та периферійні пристрої?</w:t>
      </w:r>
    </w:p>
    <w:p w:rsidR="004D0A0C" w:rsidRPr="009538D7" w:rsidRDefault="004D0A0C" w:rsidP="00584738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Жорсткий диск</w:t>
      </w:r>
    </w:p>
    <w:p w:rsidR="004D0A0C" w:rsidRPr="009538D7" w:rsidRDefault="004D0A0C" w:rsidP="00584738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Оперативна пам‘ять</w:t>
      </w:r>
    </w:p>
    <w:p w:rsidR="004D0A0C" w:rsidRPr="009538D7" w:rsidRDefault="004D0A0C" w:rsidP="00584738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Материнська плата</w:t>
      </w:r>
    </w:p>
    <w:p w:rsidR="004D0A0C" w:rsidRPr="009538D7" w:rsidRDefault="004D0A0C" w:rsidP="00584738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BIOS</w:t>
      </w:r>
    </w:p>
    <w:p w:rsidR="004D0A0C" w:rsidRPr="009538D7" w:rsidRDefault="004D0A0C" w:rsidP="00E0005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Записаний у певному порядку набір команд, виконання яких забезпечує розв’язання конкретного завдання називається:</w:t>
      </w:r>
    </w:p>
    <w:p w:rsidR="004D0A0C" w:rsidRPr="009538D7" w:rsidRDefault="004D0A0C" w:rsidP="00E0005F">
      <w:pPr>
        <w:pStyle w:val="ListParagraph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u w:val="single"/>
          <w:lang w:val="uk-UA"/>
        </w:rPr>
      </w:pPr>
      <w:r w:rsidRPr="009538D7">
        <w:rPr>
          <w:rFonts w:ascii="Times New Roman" w:hAnsi="Times New Roman"/>
          <w:lang w:val="uk-UA"/>
        </w:rPr>
        <w:t>програма</w:t>
      </w:r>
    </w:p>
    <w:p w:rsidR="004D0A0C" w:rsidRPr="009538D7" w:rsidRDefault="004D0A0C" w:rsidP="00E0005F">
      <w:pPr>
        <w:pStyle w:val="ListParagraph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дані</w:t>
      </w:r>
    </w:p>
    <w:p w:rsidR="004D0A0C" w:rsidRPr="009538D7" w:rsidRDefault="004D0A0C" w:rsidP="00E0005F">
      <w:pPr>
        <w:pStyle w:val="ListParagraph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система команд центрального процесора</w:t>
      </w:r>
    </w:p>
    <w:p w:rsidR="004D0A0C" w:rsidRPr="009538D7" w:rsidRDefault="004D0A0C" w:rsidP="00E0005F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інформація</w:t>
      </w:r>
    </w:p>
    <w:p w:rsidR="004D0A0C" w:rsidRPr="009538D7" w:rsidRDefault="004D0A0C" w:rsidP="00584738">
      <w:pPr>
        <w:numPr>
          <w:ilvl w:val="0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Потужний процесор, призначений для роботи з графікою?</w:t>
      </w:r>
    </w:p>
    <w:p w:rsidR="004D0A0C" w:rsidRPr="009538D7" w:rsidRDefault="004D0A0C" w:rsidP="00680982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Відеокарта</w:t>
      </w:r>
    </w:p>
    <w:p w:rsidR="004D0A0C" w:rsidRPr="009538D7" w:rsidRDefault="004D0A0C" w:rsidP="00680982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Центральний мікропроцесор</w:t>
      </w:r>
    </w:p>
    <w:p w:rsidR="004D0A0C" w:rsidRPr="009538D7" w:rsidRDefault="004D0A0C" w:rsidP="00680982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Кеш пам‘ять</w:t>
      </w:r>
    </w:p>
    <w:p w:rsidR="004D0A0C" w:rsidRPr="009538D7" w:rsidRDefault="004D0A0C" w:rsidP="00680982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Математичний сопроцесор</w:t>
      </w:r>
    </w:p>
    <w:p w:rsidR="004D0A0C" w:rsidRPr="009538D7" w:rsidRDefault="004D0A0C" w:rsidP="003C3C24">
      <w:pPr>
        <w:numPr>
          <w:ilvl w:val="0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Пам'ять з великою швидкістю доступу?</w:t>
      </w:r>
    </w:p>
    <w:p w:rsidR="004D0A0C" w:rsidRPr="009538D7" w:rsidRDefault="004D0A0C" w:rsidP="003C3C24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Кеш пам‘ять</w:t>
      </w:r>
    </w:p>
    <w:p w:rsidR="004D0A0C" w:rsidRPr="009538D7" w:rsidRDefault="004D0A0C" w:rsidP="003C3C24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Оперативна пам'ять</w:t>
      </w:r>
    </w:p>
    <w:p w:rsidR="004D0A0C" w:rsidRPr="009538D7" w:rsidRDefault="004D0A0C" w:rsidP="003C3C24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Постійна пам‘ять</w:t>
      </w:r>
    </w:p>
    <w:p w:rsidR="004D0A0C" w:rsidRPr="009538D7" w:rsidRDefault="004D0A0C" w:rsidP="003C3C24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Флеш пам‘ять</w:t>
      </w:r>
    </w:p>
    <w:p w:rsidR="004D0A0C" w:rsidRPr="009538D7" w:rsidRDefault="004D0A0C" w:rsidP="003C3C24">
      <w:pPr>
        <w:numPr>
          <w:ilvl w:val="0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Записане в чіп спеціальне програмне забезпечення, призначення якого – збирати інформацію про систему та визначати підключене устаткування</w:t>
      </w:r>
    </w:p>
    <w:p w:rsidR="004D0A0C" w:rsidRPr="009538D7" w:rsidRDefault="004D0A0C" w:rsidP="00C819CB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 xml:space="preserve"> ROM</w:t>
      </w:r>
    </w:p>
    <w:p w:rsidR="004D0A0C" w:rsidRPr="009538D7" w:rsidRDefault="004D0A0C" w:rsidP="00C819CB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 xml:space="preserve">RАM  </w:t>
      </w:r>
    </w:p>
    <w:p w:rsidR="004D0A0C" w:rsidRPr="009538D7" w:rsidRDefault="004D0A0C" w:rsidP="00C819CB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BIOS</w:t>
      </w:r>
    </w:p>
    <w:p w:rsidR="004D0A0C" w:rsidRPr="009538D7" w:rsidRDefault="004D0A0C" w:rsidP="00C819CB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USB</w:t>
      </w:r>
    </w:p>
    <w:p w:rsidR="004D0A0C" w:rsidRPr="009538D7" w:rsidRDefault="004D0A0C" w:rsidP="00C819CB">
      <w:pPr>
        <w:numPr>
          <w:ilvl w:val="0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 w:eastAsia="ru-RU"/>
        </w:rPr>
        <w:t>Основний пристрій для довготривалого збереження великих об'ємів даних та програм</w:t>
      </w:r>
    </w:p>
    <w:p w:rsidR="004D0A0C" w:rsidRPr="009538D7" w:rsidRDefault="004D0A0C" w:rsidP="00C819CB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 w:eastAsia="ru-RU"/>
        </w:rPr>
        <w:t>HDD</w:t>
      </w:r>
    </w:p>
    <w:p w:rsidR="004D0A0C" w:rsidRPr="009538D7" w:rsidRDefault="004D0A0C" w:rsidP="00C819CB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CD-ROM</w:t>
      </w:r>
    </w:p>
    <w:p w:rsidR="004D0A0C" w:rsidRPr="009538D7" w:rsidRDefault="004D0A0C" w:rsidP="00C819CB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BIOS</w:t>
      </w:r>
    </w:p>
    <w:p w:rsidR="004D0A0C" w:rsidRPr="009538D7" w:rsidRDefault="004D0A0C" w:rsidP="00C819CB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ROM</w:t>
      </w:r>
    </w:p>
    <w:p w:rsidR="004D0A0C" w:rsidRPr="009538D7" w:rsidRDefault="004D0A0C" w:rsidP="00E0005F">
      <w:pPr>
        <w:numPr>
          <w:ilvl w:val="0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Центральний блок ПК, призначений для управління роботою всіх блоків машини і для виконання арифметичних і логічних операцій над інформацією</w:t>
      </w:r>
    </w:p>
    <w:p w:rsidR="004D0A0C" w:rsidRPr="009538D7" w:rsidRDefault="004D0A0C" w:rsidP="00B809F3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ROM</w:t>
      </w:r>
    </w:p>
    <w:p w:rsidR="004D0A0C" w:rsidRPr="009538D7" w:rsidRDefault="004D0A0C" w:rsidP="00B809F3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BIOS</w:t>
      </w:r>
    </w:p>
    <w:p w:rsidR="004D0A0C" w:rsidRPr="009538D7" w:rsidRDefault="004D0A0C" w:rsidP="00B809F3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 xml:space="preserve">Мікропроцесор </w:t>
      </w:r>
    </w:p>
    <w:p w:rsidR="004D0A0C" w:rsidRPr="009538D7" w:rsidRDefault="004D0A0C" w:rsidP="00B809F3">
      <w:pPr>
        <w:numPr>
          <w:ilvl w:val="1"/>
          <w:numId w:val="1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RАM</w:t>
      </w:r>
    </w:p>
    <w:p w:rsidR="004D0A0C" w:rsidRPr="009538D7" w:rsidRDefault="004D0A0C" w:rsidP="00EF527B">
      <w:pPr>
        <w:spacing w:line="240" w:lineRule="auto"/>
        <w:contextualSpacing/>
        <w:rPr>
          <w:rFonts w:ascii="Times New Roman" w:hAnsi="Times New Roman"/>
          <w:sz w:val="24"/>
          <w:szCs w:val="24"/>
          <w:lang w:val="uk-UA"/>
        </w:rPr>
      </w:pPr>
      <w:r w:rsidRPr="009538D7">
        <w:rPr>
          <w:rFonts w:ascii="Times New Roman" w:hAnsi="Times New Roman"/>
          <w:sz w:val="24"/>
          <w:szCs w:val="24"/>
          <w:lang w:val="uk-UA"/>
        </w:rPr>
        <w:br w:type="page"/>
        <w:t>Тема 2. Операційна система Windows, консольний режим</w:t>
      </w:r>
    </w:p>
    <w:p w:rsidR="004D0A0C" w:rsidRPr="009538D7" w:rsidRDefault="004D0A0C" w:rsidP="00EF527B">
      <w:pPr>
        <w:numPr>
          <w:ilvl w:val="0"/>
          <w:numId w:val="5"/>
        </w:numPr>
        <w:spacing w:line="240" w:lineRule="auto"/>
        <w:ind w:left="426"/>
        <w:contextualSpacing/>
        <w:rPr>
          <w:rFonts w:ascii="Times New Roman" w:hAnsi="Times New Roman"/>
          <w:color w:val="000000"/>
          <w:sz w:val="32"/>
          <w:szCs w:val="24"/>
          <w:lang w:val="uk-UA"/>
        </w:rPr>
      </w:pPr>
      <w:r w:rsidRPr="009538D7">
        <w:rPr>
          <w:rFonts w:ascii="Times New Roman" w:hAnsi="Times New Roman"/>
          <w:color w:val="000000"/>
          <w:szCs w:val="18"/>
          <w:lang w:val="uk-UA"/>
        </w:rPr>
        <w:t>Комплекс спеціальних програм, що призначені для керування пристроями апаратної частини комп’ютера та створення взаємодії користувача з ПК це?</w:t>
      </w:r>
    </w:p>
    <w:p w:rsidR="004D0A0C" w:rsidRPr="009538D7" w:rsidRDefault="004D0A0C" w:rsidP="00EF527B">
      <w:pPr>
        <w:numPr>
          <w:ilvl w:val="1"/>
          <w:numId w:val="5"/>
        </w:numPr>
        <w:spacing w:line="240" w:lineRule="auto"/>
        <w:contextualSpacing/>
        <w:rPr>
          <w:rStyle w:val="Strong"/>
          <w:rFonts w:ascii="Times New Roman" w:hAnsi="Times New Roman"/>
          <w:b w:val="0"/>
          <w:color w:val="000000"/>
          <w:sz w:val="32"/>
          <w:szCs w:val="24"/>
          <w:lang w:val="uk-UA"/>
        </w:rPr>
      </w:pPr>
      <w:r w:rsidRPr="009538D7">
        <w:rPr>
          <w:rStyle w:val="Strong"/>
          <w:rFonts w:ascii="Times New Roman" w:hAnsi="Times New Roman"/>
          <w:b w:val="0"/>
          <w:bCs/>
          <w:color w:val="000000"/>
          <w:szCs w:val="18"/>
          <w:lang w:val="uk-UA"/>
        </w:rPr>
        <w:t>Операційна система</w:t>
      </w:r>
    </w:p>
    <w:p w:rsidR="004D0A0C" w:rsidRPr="009538D7" w:rsidRDefault="004D0A0C" w:rsidP="00EF527B">
      <w:pPr>
        <w:numPr>
          <w:ilvl w:val="1"/>
          <w:numId w:val="5"/>
        </w:numPr>
        <w:spacing w:line="240" w:lineRule="auto"/>
        <w:contextualSpacing/>
        <w:rPr>
          <w:rFonts w:ascii="Times New Roman" w:hAnsi="Times New Roman"/>
          <w:color w:val="000000"/>
          <w:szCs w:val="24"/>
          <w:lang w:val="uk-UA"/>
        </w:rPr>
      </w:pPr>
      <w:r w:rsidRPr="009538D7">
        <w:rPr>
          <w:rFonts w:ascii="Times New Roman" w:hAnsi="Times New Roman"/>
          <w:color w:val="000000"/>
          <w:szCs w:val="24"/>
          <w:lang w:val="uk-UA"/>
        </w:rPr>
        <w:t>Інтерфейс</w:t>
      </w:r>
    </w:p>
    <w:p w:rsidR="004D0A0C" w:rsidRPr="009538D7" w:rsidRDefault="004D0A0C" w:rsidP="00EF527B">
      <w:pPr>
        <w:numPr>
          <w:ilvl w:val="1"/>
          <w:numId w:val="5"/>
        </w:numPr>
        <w:spacing w:line="240" w:lineRule="auto"/>
        <w:contextualSpacing/>
        <w:rPr>
          <w:rFonts w:ascii="Times New Roman" w:hAnsi="Times New Roman"/>
          <w:color w:val="000000"/>
          <w:szCs w:val="24"/>
          <w:lang w:val="uk-UA"/>
        </w:rPr>
      </w:pPr>
      <w:r w:rsidRPr="009538D7">
        <w:rPr>
          <w:rFonts w:ascii="Times New Roman" w:hAnsi="Times New Roman"/>
          <w:color w:val="000000"/>
          <w:szCs w:val="24"/>
          <w:lang w:val="uk-UA"/>
        </w:rPr>
        <w:t>Графічний інтерфейс</w:t>
      </w:r>
    </w:p>
    <w:p w:rsidR="004D0A0C" w:rsidRPr="009538D7" w:rsidRDefault="004D0A0C" w:rsidP="00EF527B">
      <w:pPr>
        <w:numPr>
          <w:ilvl w:val="1"/>
          <w:numId w:val="5"/>
        </w:numPr>
        <w:spacing w:line="240" w:lineRule="auto"/>
        <w:contextualSpacing/>
        <w:rPr>
          <w:rFonts w:ascii="Times New Roman" w:hAnsi="Times New Roman"/>
          <w:color w:val="000000"/>
          <w:szCs w:val="24"/>
          <w:lang w:val="uk-UA"/>
        </w:rPr>
      </w:pPr>
      <w:r w:rsidRPr="009538D7">
        <w:rPr>
          <w:rFonts w:ascii="Times New Roman" w:hAnsi="Times New Roman"/>
          <w:color w:val="000000"/>
          <w:szCs w:val="24"/>
          <w:lang w:val="uk-UA"/>
        </w:rPr>
        <w:t>Графічна оболонка</w:t>
      </w:r>
    </w:p>
    <w:p w:rsidR="004D0A0C" w:rsidRPr="009538D7" w:rsidRDefault="004D0A0C" w:rsidP="00EF527B">
      <w:pPr>
        <w:numPr>
          <w:ilvl w:val="0"/>
          <w:numId w:val="5"/>
        </w:numPr>
        <w:spacing w:line="240" w:lineRule="auto"/>
        <w:ind w:left="426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color w:val="000000"/>
          <w:lang w:val="uk-UA"/>
        </w:rPr>
        <w:t>Засіб, що надає операційна система користувачеві для взаємодії з комп’ютером це?</w:t>
      </w:r>
    </w:p>
    <w:p w:rsidR="004D0A0C" w:rsidRPr="009538D7" w:rsidRDefault="004D0A0C" w:rsidP="00EF527B">
      <w:pPr>
        <w:numPr>
          <w:ilvl w:val="1"/>
          <w:numId w:val="5"/>
        </w:numPr>
        <w:spacing w:line="240" w:lineRule="auto"/>
        <w:contextualSpacing/>
        <w:rPr>
          <w:rFonts w:ascii="Times New Roman" w:hAnsi="Times New Roman"/>
          <w:color w:val="000000"/>
          <w:szCs w:val="24"/>
          <w:lang w:val="uk-UA"/>
        </w:rPr>
      </w:pPr>
      <w:r w:rsidRPr="009538D7">
        <w:rPr>
          <w:rFonts w:ascii="Times New Roman" w:hAnsi="Times New Roman"/>
          <w:color w:val="000000"/>
          <w:szCs w:val="24"/>
          <w:lang w:val="uk-UA"/>
        </w:rPr>
        <w:t>Графічний інтерфейс</w:t>
      </w:r>
    </w:p>
    <w:p w:rsidR="004D0A0C" w:rsidRPr="009538D7" w:rsidRDefault="004D0A0C" w:rsidP="00EF527B">
      <w:pPr>
        <w:numPr>
          <w:ilvl w:val="1"/>
          <w:numId w:val="5"/>
        </w:numPr>
        <w:spacing w:line="240" w:lineRule="auto"/>
        <w:contextualSpacing/>
        <w:rPr>
          <w:rFonts w:ascii="Times New Roman" w:hAnsi="Times New Roman"/>
          <w:color w:val="000000"/>
          <w:szCs w:val="24"/>
          <w:lang w:val="uk-UA"/>
        </w:rPr>
      </w:pPr>
      <w:r w:rsidRPr="009538D7">
        <w:rPr>
          <w:rFonts w:ascii="Times New Roman" w:hAnsi="Times New Roman"/>
          <w:color w:val="000000"/>
          <w:szCs w:val="24"/>
          <w:lang w:val="uk-UA"/>
        </w:rPr>
        <w:t>Графічна оболонка</w:t>
      </w:r>
    </w:p>
    <w:p w:rsidR="004D0A0C" w:rsidRPr="009538D7" w:rsidRDefault="004D0A0C" w:rsidP="00EF527B">
      <w:pPr>
        <w:numPr>
          <w:ilvl w:val="1"/>
          <w:numId w:val="5"/>
        </w:numPr>
        <w:spacing w:line="240" w:lineRule="auto"/>
        <w:contextualSpacing/>
        <w:rPr>
          <w:rFonts w:ascii="Times New Roman" w:hAnsi="Times New Roman"/>
          <w:color w:val="000000"/>
          <w:szCs w:val="24"/>
          <w:lang w:val="uk-UA"/>
        </w:rPr>
      </w:pPr>
      <w:r w:rsidRPr="009538D7">
        <w:rPr>
          <w:rFonts w:ascii="Times New Roman" w:hAnsi="Times New Roman"/>
          <w:color w:val="000000"/>
          <w:szCs w:val="24"/>
          <w:lang w:val="uk-UA"/>
        </w:rPr>
        <w:t>Інтерфейс</w:t>
      </w:r>
    </w:p>
    <w:p w:rsidR="004D0A0C" w:rsidRPr="009538D7" w:rsidRDefault="004D0A0C" w:rsidP="00EF527B">
      <w:pPr>
        <w:numPr>
          <w:ilvl w:val="1"/>
          <w:numId w:val="5"/>
        </w:numPr>
        <w:spacing w:line="240" w:lineRule="auto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color w:val="000000"/>
          <w:lang w:val="uk-UA"/>
        </w:rPr>
        <w:t>Програма</w:t>
      </w:r>
    </w:p>
    <w:p w:rsidR="004D0A0C" w:rsidRPr="009538D7" w:rsidRDefault="004D0A0C" w:rsidP="00A564B1">
      <w:pPr>
        <w:numPr>
          <w:ilvl w:val="0"/>
          <w:numId w:val="5"/>
        </w:numPr>
        <w:spacing w:line="240" w:lineRule="auto"/>
        <w:ind w:left="426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color w:val="000000"/>
          <w:lang w:val="uk-UA"/>
        </w:rPr>
        <w:t>Сукупність програм, які забезпечують роботу з файлами і каталогами, а також сама сукупність файлів та  каталогів, що зберігаються на пристроях зовнішньої пам’яті</w:t>
      </w:r>
    </w:p>
    <w:p w:rsidR="004D0A0C" w:rsidRPr="009538D7" w:rsidRDefault="004D0A0C" w:rsidP="00A564B1">
      <w:pPr>
        <w:numPr>
          <w:ilvl w:val="1"/>
          <w:numId w:val="5"/>
        </w:numPr>
        <w:spacing w:line="240" w:lineRule="auto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color w:val="000000"/>
          <w:lang w:val="uk-UA"/>
        </w:rPr>
        <w:t>Файл</w:t>
      </w:r>
    </w:p>
    <w:p w:rsidR="004D0A0C" w:rsidRPr="009538D7" w:rsidRDefault="004D0A0C" w:rsidP="00A564B1">
      <w:pPr>
        <w:numPr>
          <w:ilvl w:val="1"/>
          <w:numId w:val="5"/>
        </w:numPr>
        <w:spacing w:line="240" w:lineRule="auto"/>
        <w:contextualSpacing/>
        <w:rPr>
          <w:rStyle w:val="Strong"/>
          <w:rFonts w:ascii="Times New Roman" w:hAnsi="Times New Roman"/>
          <w:b w:val="0"/>
          <w:color w:val="000000"/>
          <w:lang w:val="uk-UA"/>
        </w:rPr>
      </w:pPr>
      <w:r w:rsidRPr="009538D7">
        <w:rPr>
          <w:rStyle w:val="Strong"/>
          <w:rFonts w:ascii="Times New Roman" w:hAnsi="Times New Roman"/>
          <w:b w:val="0"/>
          <w:bCs/>
          <w:color w:val="000000"/>
          <w:szCs w:val="18"/>
          <w:lang w:val="uk-UA"/>
        </w:rPr>
        <w:t>Операційна система</w:t>
      </w:r>
    </w:p>
    <w:p w:rsidR="004D0A0C" w:rsidRPr="009538D7" w:rsidRDefault="004D0A0C" w:rsidP="00A564B1">
      <w:pPr>
        <w:numPr>
          <w:ilvl w:val="1"/>
          <w:numId w:val="5"/>
        </w:numPr>
        <w:spacing w:line="240" w:lineRule="auto"/>
        <w:contextualSpacing/>
        <w:rPr>
          <w:rStyle w:val="Strong"/>
          <w:rFonts w:ascii="Times New Roman" w:hAnsi="Times New Roman"/>
          <w:b w:val="0"/>
          <w:color w:val="000000"/>
          <w:lang w:val="uk-UA"/>
        </w:rPr>
      </w:pPr>
      <w:r w:rsidRPr="009538D7">
        <w:rPr>
          <w:rStyle w:val="Strong"/>
          <w:rFonts w:ascii="Times New Roman" w:hAnsi="Times New Roman"/>
          <w:b w:val="0"/>
          <w:bCs/>
          <w:color w:val="000000"/>
          <w:szCs w:val="18"/>
          <w:lang w:val="uk-UA"/>
        </w:rPr>
        <w:t>Файлова система</w:t>
      </w:r>
    </w:p>
    <w:p w:rsidR="004D0A0C" w:rsidRPr="009538D7" w:rsidRDefault="004D0A0C" w:rsidP="00A564B1">
      <w:pPr>
        <w:numPr>
          <w:ilvl w:val="1"/>
          <w:numId w:val="5"/>
        </w:numPr>
        <w:spacing w:line="240" w:lineRule="auto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color w:val="000000"/>
          <w:szCs w:val="24"/>
          <w:lang w:val="uk-UA"/>
        </w:rPr>
        <w:t>Інтерфейс</w:t>
      </w:r>
    </w:p>
    <w:p w:rsidR="004D0A0C" w:rsidRPr="009538D7" w:rsidRDefault="004D0A0C" w:rsidP="00A564B1">
      <w:pPr>
        <w:numPr>
          <w:ilvl w:val="0"/>
          <w:numId w:val="5"/>
        </w:numPr>
        <w:spacing w:line="240" w:lineRule="auto"/>
        <w:ind w:left="426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color w:val="000000"/>
          <w:lang w:val="uk-UA"/>
        </w:rPr>
        <w:t>Організована сукупність даних, що має свою назву і зберігається на пристроях зовнішньої пам’яті як єдине ціле</w:t>
      </w:r>
    </w:p>
    <w:p w:rsidR="004D0A0C" w:rsidRPr="009538D7" w:rsidRDefault="004D0A0C" w:rsidP="00A564B1">
      <w:pPr>
        <w:numPr>
          <w:ilvl w:val="1"/>
          <w:numId w:val="5"/>
        </w:numPr>
        <w:spacing w:line="240" w:lineRule="auto"/>
        <w:contextualSpacing/>
        <w:rPr>
          <w:rStyle w:val="Strong"/>
          <w:rFonts w:ascii="Times New Roman" w:hAnsi="Times New Roman"/>
          <w:b w:val="0"/>
          <w:color w:val="000000"/>
          <w:lang w:val="uk-UA"/>
        </w:rPr>
      </w:pPr>
      <w:r w:rsidRPr="009538D7">
        <w:rPr>
          <w:rStyle w:val="Strong"/>
          <w:rFonts w:ascii="Times New Roman" w:hAnsi="Times New Roman"/>
          <w:b w:val="0"/>
          <w:color w:val="000000"/>
          <w:lang w:val="uk-UA"/>
        </w:rPr>
        <w:t>Файлова система</w:t>
      </w:r>
    </w:p>
    <w:p w:rsidR="004D0A0C" w:rsidRPr="009538D7" w:rsidRDefault="004D0A0C" w:rsidP="00A564B1">
      <w:pPr>
        <w:numPr>
          <w:ilvl w:val="1"/>
          <w:numId w:val="5"/>
        </w:numPr>
        <w:spacing w:line="240" w:lineRule="auto"/>
        <w:contextualSpacing/>
        <w:rPr>
          <w:rStyle w:val="Strong"/>
          <w:rFonts w:ascii="Times New Roman" w:hAnsi="Times New Roman"/>
          <w:b w:val="0"/>
          <w:color w:val="000000"/>
          <w:lang w:val="uk-UA"/>
        </w:rPr>
      </w:pPr>
      <w:r w:rsidRPr="009538D7">
        <w:rPr>
          <w:rStyle w:val="Strong"/>
          <w:rFonts w:ascii="Times New Roman" w:hAnsi="Times New Roman"/>
          <w:b w:val="0"/>
          <w:bCs/>
          <w:color w:val="000000"/>
          <w:lang w:val="uk-UA"/>
        </w:rPr>
        <w:t>Файл</w:t>
      </w:r>
    </w:p>
    <w:p w:rsidR="004D0A0C" w:rsidRPr="009538D7" w:rsidRDefault="004D0A0C" w:rsidP="00A564B1">
      <w:pPr>
        <w:numPr>
          <w:ilvl w:val="1"/>
          <w:numId w:val="5"/>
        </w:numPr>
        <w:spacing w:line="240" w:lineRule="auto"/>
        <w:contextualSpacing/>
        <w:rPr>
          <w:rStyle w:val="Strong"/>
          <w:rFonts w:ascii="Times New Roman" w:hAnsi="Times New Roman"/>
          <w:b w:val="0"/>
          <w:color w:val="000000"/>
          <w:lang w:val="uk-UA"/>
        </w:rPr>
      </w:pPr>
      <w:r w:rsidRPr="009538D7">
        <w:rPr>
          <w:rStyle w:val="Strong"/>
          <w:rFonts w:ascii="Times New Roman" w:hAnsi="Times New Roman"/>
          <w:b w:val="0"/>
          <w:bCs/>
          <w:color w:val="000000"/>
          <w:szCs w:val="18"/>
          <w:lang w:val="uk-UA"/>
        </w:rPr>
        <w:t>Операційна система</w:t>
      </w:r>
    </w:p>
    <w:p w:rsidR="004D0A0C" w:rsidRPr="009538D7" w:rsidRDefault="004D0A0C" w:rsidP="00A564B1">
      <w:pPr>
        <w:numPr>
          <w:ilvl w:val="1"/>
          <w:numId w:val="5"/>
        </w:numPr>
        <w:spacing w:line="240" w:lineRule="auto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color w:val="000000"/>
          <w:lang w:val="uk-UA"/>
        </w:rPr>
        <w:t>Програма</w:t>
      </w:r>
    </w:p>
    <w:p w:rsidR="004D0A0C" w:rsidRPr="009538D7" w:rsidRDefault="004D0A0C" w:rsidP="00A564B1">
      <w:pPr>
        <w:numPr>
          <w:ilvl w:val="0"/>
          <w:numId w:val="5"/>
        </w:numPr>
        <w:spacing w:line="240" w:lineRule="auto"/>
        <w:ind w:left="426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color w:val="000000"/>
          <w:lang w:val="uk-UA"/>
        </w:rPr>
        <w:t>Спеціальне місце на диску, в якому реєструються всі відомості про файли називається?</w:t>
      </w:r>
    </w:p>
    <w:p w:rsidR="004D0A0C" w:rsidRPr="009538D7" w:rsidRDefault="004D0A0C" w:rsidP="00A564B1">
      <w:pPr>
        <w:numPr>
          <w:ilvl w:val="1"/>
          <w:numId w:val="5"/>
        </w:numPr>
        <w:spacing w:line="240" w:lineRule="auto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color w:val="000000"/>
          <w:lang w:val="uk-UA"/>
        </w:rPr>
        <w:t>Файл</w:t>
      </w:r>
    </w:p>
    <w:p w:rsidR="004D0A0C" w:rsidRPr="009538D7" w:rsidRDefault="004D0A0C" w:rsidP="00A564B1">
      <w:pPr>
        <w:numPr>
          <w:ilvl w:val="1"/>
          <w:numId w:val="5"/>
        </w:numPr>
        <w:spacing w:line="240" w:lineRule="auto"/>
        <w:contextualSpacing/>
        <w:rPr>
          <w:rStyle w:val="Strong"/>
          <w:rFonts w:ascii="Times New Roman" w:hAnsi="Times New Roman"/>
          <w:b w:val="0"/>
          <w:color w:val="000000"/>
          <w:lang w:val="uk-UA"/>
        </w:rPr>
      </w:pPr>
      <w:r w:rsidRPr="009538D7">
        <w:rPr>
          <w:rStyle w:val="Strong"/>
          <w:rFonts w:ascii="Times New Roman" w:hAnsi="Times New Roman"/>
          <w:b w:val="0"/>
          <w:bCs/>
          <w:color w:val="000000"/>
          <w:szCs w:val="18"/>
          <w:lang w:val="uk-UA"/>
        </w:rPr>
        <w:t>Операційна система</w:t>
      </w:r>
    </w:p>
    <w:p w:rsidR="004D0A0C" w:rsidRPr="009538D7" w:rsidRDefault="004D0A0C" w:rsidP="00A564B1">
      <w:pPr>
        <w:numPr>
          <w:ilvl w:val="1"/>
          <w:numId w:val="5"/>
        </w:numPr>
        <w:spacing w:line="240" w:lineRule="auto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color w:val="000000"/>
          <w:lang w:val="uk-UA"/>
        </w:rPr>
        <w:t>Програма</w:t>
      </w:r>
    </w:p>
    <w:p w:rsidR="004D0A0C" w:rsidRPr="009538D7" w:rsidRDefault="004D0A0C" w:rsidP="00A564B1">
      <w:pPr>
        <w:numPr>
          <w:ilvl w:val="1"/>
          <w:numId w:val="5"/>
        </w:numPr>
        <w:spacing w:line="240" w:lineRule="auto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color w:val="000000"/>
          <w:lang w:val="uk-UA"/>
        </w:rPr>
        <w:t>Каталог</w:t>
      </w:r>
    </w:p>
    <w:p w:rsidR="004D0A0C" w:rsidRPr="009538D7" w:rsidRDefault="004D0A0C" w:rsidP="00A564B1">
      <w:pPr>
        <w:numPr>
          <w:ilvl w:val="0"/>
          <w:numId w:val="5"/>
        </w:numPr>
        <w:spacing w:line="240" w:lineRule="auto"/>
        <w:ind w:left="426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color w:val="000000"/>
          <w:lang w:val="uk-UA"/>
        </w:rPr>
        <w:t xml:space="preserve">Набір функцій, структур даних і окремих програмних модулів, які завантажуються в пам’ять комп’ютера при </w:t>
      </w:r>
      <w:hyperlink r:id="rId7" w:tooltip="Завантаження операційної системи" w:history="1">
        <w:r w:rsidRPr="009538D7">
          <w:rPr>
            <w:rStyle w:val="Hyperlink"/>
            <w:rFonts w:ascii="Times New Roman" w:hAnsi="Times New Roman"/>
            <w:color w:val="000000"/>
            <w:u w:val="none"/>
            <w:lang w:val="uk-UA"/>
          </w:rPr>
          <w:t>завантаженні операційної системи</w:t>
        </w:r>
      </w:hyperlink>
    </w:p>
    <w:p w:rsidR="004D0A0C" w:rsidRPr="009538D7" w:rsidRDefault="004D0A0C" w:rsidP="00A564B1">
      <w:pPr>
        <w:numPr>
          <w:ilvl w:val="1"/>
          <w:numId w:val="5"/>
        </w:numPr>
        <w:spacing w:line="240" w:lineRule="auto"/>
        <w:contextualSpacing/>
        <w:rPr>
          <w:rStyle w:val="Strong"/>
          <w:rFonts w:ascii="Times New Roman" w:hAnsi="Times New Roman"/>
          <w:b w:val="0"/>
          <w:color w:val="000000"/>
          <w:sz w:val="36"/>
          <w:lang w:val="uk-UA"/>
        </w:rPr>
      </w:pPr>
      <w:r w:rsidRPr="009538D7">
        <w:rPr>
          <w:rStyle w:val="Strong"/>
          <w:rFonts w:ascii="Times New Roman" w:hAnsi="Times New Roman"/>
          <w:b w:val="0"/>
          <w:bCs/>
          <w:color w:val="000000"/>
          <w:szCs w:val="15"/>
          <w:lang w:val="uk-UA"/>
        </w:rPr>
        <w:t>Ядро системи</w:t>
      </w:r>
    </w:p>
    <w:p w:rsidR="004D0A0C" w:rsidRPr="009538D7" w:rsidRDefault="004D0A0C" w:rsidP="00A564B1">
      <w:pPr>
        <w:numPr>
          <w:ilvl w:val="1"/>
          <w:numId w:val="5"/>
        </w:numPr>
        <w:spacing w:line="240" w:lineRule="auto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color w:val="000000"/>
          <w:lang w:val="uk-UA"/>
        </w:rPr>
        <w:t>Драйвер</w:t>
      </w:r>
    </w:p>
    <w:p w:rsidR="004D0A0C" w:rsidRPr="009538D7" w:rsidRDefault="004D0A0C" w:rsidP="00A564B1">
      <w:pPr>
        <w:numPr>
          <w:ilvl w:val="1"/>
          <w:numId w:val="5"/>
        </w:numPr>
        <w:spacing w:line="240" w:lineRule="auto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color w:val="000000"/>
          <w:lang w:val="uk-UA"/>
        </w:rPr>
        <w:t>Утиліта</w:t>
      </w:r>
    </w:p>
    <w:p w:rsidR="004D0A0C" w:rsidRPr="009538D7" w:rsidRDefault="004D0A0C" w:rsidP="00A564B1">
      <w:pPr>
        <w:numPr>
          <w:ilvl w:val="1"/>
          <w:numId w:val="5"/>
        </w:numPr>
        <w:spacing w:line="240" w:lineRule="auto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color w:val="000000"/>
          <w:lang w:val="uk-UA"/>
        </w:rPr>
        <w:t>Операційна система</w:t>
      </w:r>
    </w:p>
    <w:p w:rsidR="004D0A0C" w:rsidRPr="009538D7" w:rsidRDefault="004D0A0C" w:rsidP="00A564B1">
      <w:pPr>
        <w:numPr>
          <w:ilvl w:val="0"/>
          <w:numId w:val="5"/>
        </w:numPr>
        <w:spacing w:line="240" w:lineRule="auto"/>
        <w:ind w:left="426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color w:val="000000"/>
          <w:lang w:val="uk-UA"/>
        </w:rPr>
        <w:t xml:space="preserve">Комбінація клавіш призначена для закриття </w:t>
      </w:r>
      <w:r w:rsidRPr="009538D7">
        <w:rPr>
          <w:rFonts w:ascii="Times New Roman" w:hAnsi="Times New Roman"/>
          <w:szCs w:val="24"/>
          <w:lang w:val="uk-UA"/>
        </w:rPr>
        <w:t>вікон ОС Windows</w:t>
      </w:r>
    </w:p>
    <w:p w:rsidR="004D0A0C" w:rsidRPr="009538D7" w:rsidRDefault="004D0A0C" w:rsidP="007810B6">
      <w:pPr>
        <w:numPr>
          <w:ilvl w:val="1"/>
          <w:numId w:val="5"/>
        </w:numPr>
        <w:spacing w:line="240" w:lineRule="auto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szCs w:val="24"/>
          <w:lang w:val="uk-UA"/>
        </w:rPr>
        <w:t>Alt+Tab</w:t>
      </w:r>
    </w:p>
    <w:p w:rsidR="004D0A0C" w:rsidRPr="009538D7" w:rsidRDefault="004D0A0C" w:rsidP="007810B6">
      <w:pPr>
        <w:numPr>
          <w:ilvl w:val="1"/>
          <w:numId w:val="5"/>
        </w:numPr>
        <w:spacing w:line="240" w:lineRule="auto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szCs w:val="24"/>
          <w:lang w:val="uk-UA"/>
        </w:rPr>
        <w:t>Alt+Delet</w:t>
      </w:r>
    </w:p>
    <w:p w:rsidR="004D0A0C" w:rsidRPr="009538D7" w:rsidRDefault="004D0A0C" w:rsidP="007810B6">
      <w:pPr>
        <w:numPr>
          <w:ilvl w:val="1"/>
          <w:numId w:val="5"/>
        </w:numPr>
        <w:spacing w:line="240" w:lineRule="auto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sz w:val="24"/>
          <w:szCs w:val="24"/>
          <w:lang w:val="uk-UA"/>
        </w:rPr>
        <w:t>Alt+F4</w:t>
      </w:r>
    </w:p>
    <w:p w:rsidR="004D0A0C" w:rsidRPr="009538D7" w:rsidRDefault="004D0A0C" w:rsidP="007810B6">
      <w:pPr>
        <w:numPr>
          <w:ilvl w:val="1"/>
          <w:numId w:val="5"/>
        </w:numPr>
        <w:spacing w:line="240" w:lineRule="auto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sz w:val="24"/>
          <w:szCs w:val="24"/>
          <w:lang w:val="uk-UA"/>
        </w:rPr>
        <w:t>Alt+Shift</w:t>
      </w:r>
    </w:p>
    <w:p w:rsidR="004D0A0C" w:rsidRPr="009538D7" w:rsidRDefault="004D0A0C" w:rsidP="007810B6">
      <w:pPr>
        <w:numPr>
          <w:ilvl w:val="0"/>
          <w:numId w:val="5"/>
        </w:numPr>
        <w:spacing w:line="240" w:lineRule="auto"/>
        <w:ind w:left="426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lang w:val="uk-UA"/>
        </w:rPr>
        <w:t>При вмиканні комп'ютера, на якому встановлена операційна система Windows, на екрані монітора з'явиться головне вікно, яке називають?</w:t>
      </w:r>
    </w:p>
    <w:p w:rsidR="004D0A0C" w:rsidRPr="009538D7" w:rsidRDefault="004D0A0C" w:rsidP="007810B6">
      <w:pPr>
        <w:numPr>
          <w:ilvl w:val="1"/>
          <w:numId w:val="5"/>
        </w:numPr>
        <w:spacing w:line="240" w:lineRule="auto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bCs/>
          <w:iCs/>
          <w:lang w:val="uk-UA"/>
        </w:rPr>
        <w:t>Робочим столом</w:t>
      </w:r>
    </w:p>
    <w:p w:rsidR="004D0A0C" w:rsidRPr="009538D7" w:rsidRDefault="004D0A0C" w:rsidP="007810B6">
      <w:pPr>
        <w:numPr>
          <w:ilvl w:val="1"/>
          <w:numId w:val="5"/>
        </w:numPr>
        <w:spacing w:line="240" w:lineRule="auto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lang w:val="uk-UA"/>
        </w:rPr>
        <w:t>Сетевое окружение</w:t>
      </w:r>
    </w:p>
    <w:p w:rsidR="004D0A0C" w:rsidRPr="009538D7" w:rsidRDefault="004D0A0C" w:rsidP="007810B6">
      <w:pPr>
        <w:numPr>
          <w:ilvl w:val="1"/>
          <w:numId w:val="5"/>
        </w:numPr>
        <w:spacing w:line="240" w:lineRule="auto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iCs/>
          <w:lang w:val="uk-UA"/>
        </w:rPr>
        <w:t>Панель задач</w:t>
      </w:r>
    </w:p>
    <w:p w:rsidR="004D0A0C" w:rsidRPr="009538D7" w:rsidRDefault="004D0A0C" w:rsidP="007810B6">
      <w:pPr>
        <w:numPr>
          <w:ilvl w:val="1"/>
          <w:numId w:val="5"/>
        </w:numPr>
        <w:spacing w:line="240" w:lineRule="auto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iCs/>
          <w:lang w:val="uk-UA"/>
        </w:rPr>
        <w:t>Головне меню</w:t>
      </w:r>
      <w:r w:rsidRPr="009538D7">
        <w:rPr>
          <w:rFonts w:ascii="Times New Roman" w:hAnsi="Times New Roman"/>
          <w:lang w:val="uk-UA"/>
        </w:rPr>
        <w:t xml:space="preserve"> Windows</w:t>
      </w:r>
    </w:p>
    <w:p w:rsidR="004D0A0C" w:rsidRPr="009538D7" w:rsidRDefault="004D0A0C" w:rsidP="007810B6">
      <w:pPr>
        <w:numPr>
          <w:ilvl w:val="0"/>
          <w:numId w:val="5"/>
        </w:numPr>
        <w:spacing w:line="240" w:lineRule="auto"/>
        <w:ind w:left="426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lang w:val="uk-UA"/>
        </w:rPr>
        <w:t>Верхній рядок вікна, в якому виводиться ім’я об’єкта: папки, додатку, документа?</w:t>
      </w:r>
    </w:p>
    <w:p w:rsidR="004D0A0C" w:rsidRPr="009538D7" w:rsidRDefault="004D0A0C" w:rsidP="004D79EA">
      <w:pPr>
        <w:numPr>
          <w:ilvl w:val="1"/>
          <w:numId w:val="5"/>
        </w:numPr>
        <w:spacing w:line="240" w:lineRule="auto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lang w:val="uk-UA"/>
        </w:rPr>
        <w:t>Рядок меню</w:t>
      </w:r>
    </w:p>
    <w:p w:rsidR="004D0A0C" w:rsidRPr="009538D7" w:rsidRDefault="004D0A0C" w:rsidP="004D79EA">
      <w:pPr>
        <w:numPr>
          <w:ilvl w:val="1"/>
          <w:numId w:val="5"/>
        </w:numPr>
        <w:spacing w:line="240" w:lineRule="auto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bCs/>
          <w:iCs/>
          <w:lang w:val="uk-UA"/>
        </w:rPr>
        <w:t>Рядок заголовку</w:t>
      </w:r>
    </w:p>
    <w:p w:rsidR="004D0A0C" w:rsidRPr="009538D7" w:rsidRDefault="004D0A0C" w:rsidP="004D79EA">
      <w:pPr>
        <w:numPr>
          <w:ilvl w:val="1"/>
          <w:numId w:val="5"/>
        </w:numPr>
        <w:spacing w:line="240" w:lineRule="auto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bCs/>
          <w:iCs/>
          <w:lang w:val="uk-UA"/>
        </w:rPr>
        <w:t>Рядок інструментів</w:t>
      </w:r>
    </w:p>
    <w:p w:rsidR="004D0A0C" w:rsidRPr="009538D7" w:rsidRDefault="004D0A0C" w:rsidP="004D79EA">
      <w:pPr>
        <w:numPr>
          <w:ilvl w:val="1"/>
          <w:numId w:val="5"/>
        </w:numPr>
        <w:spacing w:line="240" w:lineRule="auto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color w:val="000000"/>
          <w:lang w:val="uk-UA"/>
        </w:rPr>
        <w:t>Рядок стану</w:t>
      </w:r>
    </w:p>
    <w:p w:rsidR="004D0A0C" w:rsidRPr="009538D7" w:rsidRDefault="004D0A0C" w:rsidP="004D79EA">
      <w:pPr>
        <w:numPr>
          <w:ilvl w:val="0"/>
          <w:numId w:val="5"/>
        </w:numPr>
        <w:spacing w:line="240" w:lineRule="auto"/>
        <w:ind w:left="426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lang w:val="uk-UA"/>
        </w:rPr>
        <w:t>Графічне зображення значком об’єкта, який знаходиться десь у файловій системі</w:t>
      </w:r>
    </w:p>
    <w:p w:rsidR="004D0A0C" w:rsidRPr="009538D7" w:rsidRDefault="004D0A0C" w:rsidP="00AD1446">
      <w:pPr>
        <w:numPr>
          <w:ilvl w:val="1"/>
          <w:numId w:val="5"/>
        </w:numPr>
        <w:spacing w:line="240" w:lineRule="auto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bCs/>
          <w:iCs/>
          <w:lang w:val="uk-UA"/>
        </w:rPr>
        <w:t>Ярлик</w:t>
      </w:r>
    </w:p>
    <w:p w:rsidR="004D0A0C" w:rsidRPr="009538D7" w:rsidRDefault="004D0A0C" w:rsidP="00AD1446">
      <w:pPr>
        <w:numPr>
          <w:ilvl w:val="1"/>
          <w:numId w:val="5"/>
        </w:numPr>
        <w:spacing w:line="240" w:lineRule="auto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bCs/>
          <w:iCs/>
          <w:lang w:val="uk-UA"/>
        </w:rPr>
        <w:t>Документ</w:t>
      </w:r>
    </w:p>
    <w:p w:rsidR="004D0A0C" w:rsidRPr="009538D7" w:rsidRDefault="004D0A0C" w:rsidP="00AD1446">
      <w:pPr>
        <w:numPr>
          <w:ilvl w:val="1"/>
          <w:numId w:val="5"/>
        </w:numPr>
        <w:spacing w:line="240" w:lineRule="auto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bCs/>
          <w:iCs/>
          <w:lang w:val="uk-UA"/>
        </w:rPr>
        <w:t>Піктограма</w:t>
      </w:r>
    </w:p>
    <w:p w:rsidR="004D0A0C" w:rsidRPr="009538D7" w:rsidRDefault="004D0A0C" w:rsidP="00AD1446">
      <w:pPr>
        <w:numPr>
          <w:ilvl w:val="1"/>
          <w:numId w:val="5"/>
        </w:numPr>
        <w:spacing w:line="240" w:lineRule="auto"/>
        <w:contextualSpacing/>
        <w:rPr>
          <w:rFonts w:ascii="Times New Roman" w:hAnsi="Times New Roman"/>
          <w:color w:val="000000"/>
          <w:lang w:val="uk-UA"/>
        </w:rPr>
      </w:pPr>
      <w:r w:rsidRPr="009538D7">
        <w:rPr>
          <w:rFonts w:ascii="Times New Roman" w:hAnsi="Times New Roman"/>
          <w:color w:val="000000"/>
          <w:lang w:val="uk-UA"/>
        </w:rPr>
        <w:t>Каталог</w:t>
      </w:r>
    </w:p>
    <w:p w:rsidR="004D0A0C" w:rsidRPr="009538D7" w:rsidRDefault="004D0A0C" w:rsidP="00AD1446">
      <w:pPr>
        <w:spacing w:line="240" w:lineRule="auto"/>
        <w:ind w:left="2149" w:firstLine="0"/>
        <w:contextualSpacing/>
        <w:rPr>
          <w:rFonts w:ascii="Times New Roman" w:hAnsi="Times New Roman"/>
          <w:color w:val="000000"/>
          <w:lang w:val="uk-UA"/>
        </w:rPr>
      </w:pPr>
    </w:p>
    <w:p w:rsidR="004D0A0C" w:rsidRPr="009538D7" w:rsidRDefault="004D0A0C">
      <w:p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sz w:val="24"/>
          <w:szCs w:val="24"/>
          <w:lang w:val="uk-UA"/>
        </w:rPr>
        <w:br w:type="page"/>
      </w:r>
      <w:r w:rsidRPr="009538D7">
        <w:rPr>
          <w:rFonts w:ascii="Times New Roman" w:hAnsi="Times New Roman"/>
          <w:lang w:val="uk-UA"/>
        </w:rPr>
        <w:t>Тема 3. Архівація даних</w:t>
      </w:r>
    </w:p>
    <w:p w:rsidR="004D0A0C" w:rsidRPr="009538D7" w:rsidRDefault="004D0A0C" w:rsidP="001D7292">
      <w:pPr>
        <w:numPr>
          <w:ilvl w:val="0"/>
          <w:numId w:val="6"/>
        </w:numPr>
        <w:ind w:left="426"/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Які з перерахованих розширень не відносяться до архівних?</w:t>
      </w:r>
    </w:p>
    <w:p w:rsidR="004D0A0C" w:rsidRPr="009538D7" w:rsidRDefault="004D0A0C" w:rsidP="001D7292">
      <w:pPr>
        <w:numPr>
          <w:ilvl w:val="1"/>
          <w:numId w:val="6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*.rar</w:t>
      </w:r>
    </w:p>
    <w:p w:rsidR="004D0A0C" w:rsidRPr="009538D7" w:rsidRDefault="004D0A0C" w:rsidP="001D7292">
      <w:pPr>
        <w:numPr>
          <w:ilvl w:val="1"/>
          <w:numId w:val="6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*.txt</w:t>
      </w:r>
    </w:p>
    <w:p w:rsidR="004D0A0C" w:rsidRPr="009538D7" w:rsidRDefault="004D0A0C" w:rsidP="001D7292">
      <w:pPr>
        <w:numPr>
          <w:ilvl w:val="1"/>
          <w:numId w:val="6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*.zip</w:t>
      </w:r>
    </w:p>
    <w:p w:rsidR="004D0A0C" w:rsidRPr="009538D7" w:rsidRDefault="004D0A0C" w:rsidP="001D7292">
      <w:pPr>
        <w:numPr>
          <w:ilvl w:val="1"/>
          <w:numId w:val="6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*.arj</w:t>
      </w:r>
    </w:p>
    <w:p w:rsidR="004D0A0C" w:rsidRPr="009538D7" w:rsidRDefault="004D0A0C" w:rsidP="001D7292">
      <w:pPr>
        <w:numPr>
          <w:ilvl w:val="0"/>
          <w:numId w:val="6"/>
        </w:numPr>
        <w:ind w:left="426"/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Для зменшення розміру файлів використовують спеціальні способи стиснення даних, які називають</w:t>
      </w:r>
    </w:p>
    <w:p w:rsidR="004D0A0C" w:rsidRPr="009538D7" w:rsidRDefault="004D0A0C" w:rsidP="00EB25F0">
      <w:pPr>
        <w:numPr>
          <w:ilvl w:val="1"/>
          <w:numId w:val="6"/>
        </w:numPr>
        <w:rPr>
          <w:rStyle w:val="Strong"/>
          <w:rFonts w:ascii="Times New Roman" w:hAnsi="Times New Roman"/>
          <w:b w:val="0"/>
          <w:lang w:val="uk-UA"/>
        </w:rPr>
      </w:pPr>
      <w:r w:rsidRPr="009538D7">
        <w:rPr>
          <w:rStyle w:val="Strong"/>
          <w:rFonts w:ascii="Times New Roman" w:hAnsi="Times New Roman"/>
          <w:b w:val="0"/>
          <w:bCs/>
          <w:lang w:val="uk-UA"/>
        </w:rPr>
        <w:t>алгоритмами (методами) стиснення даних</w:t>
      </w:r>
    </w:p>
    <w:p w:rsidR="004D0A0C" w:rsidRPr="009538D7" w:rsidRDefault="004D0A0C" w:rsidP="00EB25F0">
      <w:pPr>
        <w:numPr>
          <w:ilvl w:val="1"/>
          <w:numId w:val="6"/>
        </w:numPr>
        <w:rPr>
          <w:rStyle w:val="Strong"/>
          <w:rFonts w:ascii="Times New Roman" w:hAnsi="Times New Roman"/>
          <w:b w:val="0"/>
          <w:lang w:val="uk-UA"/>
        </w:rPr>
      </w:pPr>
      <w:r w:rsidRPr="009538D7">
        <w:rPr>
          <w:rStyle w:val="Strong"/>
          <w:rFonts w:ascii="Times New Roman" w:hAnsi="Times New Roman"/>
          <w:b w:val="0"/>
          <w:bCs/>
          <w:lang w:val="uk-UA"/>
        </w:rPr>
        <w:t>розархівація даних</w:t>
      </w:r>
    </w:p>
    <w:p w:rsidR="004D0A0C" w:rsidRPr="009538D7" w:rsidRDefault="004D0A0C" w:rsidP="00EB25F0">
      <w:pPr>
        <w:numPr>
          <w:ilvl w:val="1"/>
          <w:numId w:val="6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дефрагментації файлів</w:t>
      </w:r>
    </w:p>
    <w:p w:rsidR="004D0A0C" w:rsidRPr="009538D7" w:rsidRDefault="004D0A0C" w:rsidP="00EB25F0">
      <w:pPr>
        <w:numPr>
          <w:ilvl w:val="1"/>
          <w:numId w:val="6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немає правильної відповіді</w:t>
      </w:r>
    </w:p>
    <w:p w:rsidR="004D0A0C" w:rsidRPr="009538D7" w:rsidRDefault="004D0A0C" w:rsidP="00EB25F0">
      <w:pPr>
        <w:numPr>
          <w:ilvl w:val="0"/>
          <w:numId w:val="6"/>
        </w:numPr>
        <w:ind w:left="426"/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Які з перерахованих програм дозволяють створювати архіви?</w:t>
      </w:r>
    </w:p>
    <w:p w:rsidR="004D0A0C" w:rsidRPr="009538D7" w:rsidRDefault="004D0A0C" w:rsidP="00EB25F0">
      <w:pPr>
        <w:numPr>
          <w:ilvl w:val="1"/>
          <w:numId w:val="6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WinWord</w:t>
      </w:r>
    </w:p>
    <w:p w:rsidR="004D0A0C" w:rsidRPr="009538D7" w:rsidRDefault="004D0A0C" w:rsidP="00EB25F0">
      <w:pPr>
        <w:numPr>
          <w:ilvl w:val="1"/>
          <w:numId w:val="6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EVEREST</w:t>
      </w:r>
    </w:p>
    <w:p w:rsidR="004D0A0C" w:rsidRPr="009538D7" w:rsidRDefault="004D0A0C" w:rsidP="00EB25F0">
      <w:pPr>
        <w:numPr>
          <w:ilvl w:val="1"/>
          <w:numId w:val="6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WinRarar</w:t>
      </w:r>
    </w:p>
    <w:p w:rsidR="004D0A0C" w:rsidRPr="009538D7" w:rsidRDefault="004D0A0C" w:rsidP="00EB25F0">
      <w:pPr>
        <w:numPr>
          <w:ilvl w:val="1"/>
          <w:numId w:val="6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Opera</w:t>
      </w:r>
    </w:p>
    <w:p w:rsidR="004D0A0C" w:rsidRPr="009538D7" w:rsidRDefault="004D0A0C" w:rsidP="00116558">
      <w:pPr>
        <w:numPr>
          <w:ilvl w:val="0"/>
          <w:numId w:val="6"/>
        </w:numPr>
        <w:ind w:left="426"/>
        <w:jc w:val="left"/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Розміщення вихідних файлів в архівний файл в стиснутому або нестиснутому вигляді це?</w:t>
      </w:r>
    </w:p>
    <w:p w:rsidR="004D0A0C" w:rsidRPr="009538D7" w:rsidRDefault="004D0A0C" w:rsidP="00116558">
      <w:pPr>
        <w:numPr>
          <w:ilvl w:val="1"/>
          <w:numId w:val="6"/>
        </w:numPr>
        <w:jc w:val="left"/>
        <w:rPr>
          <w:rStyle w:val="Strong"/>
          <w:rFonts w:ascii="Times New Roman" w:hAnsi="Times New Roman"/>
          <w:b w:val="0"/>
          <w:lang w:val="uk-UA"/>
        </w:rPr>
      </w:pPr>
      <w:r w:rsidRPr="009538D7">
        <w:rPr>
          <w:rStyle w:val="Strong"/>
          <w:rFonts w:ascii="Times New Roman" w:hAnsi="Times New Roman"/>
          <w:b w:val="0"/>
          <w:bCs/>
          <w:lang w:val="uk-UA"/>
        </w:rPr>
        <w:t>Розархівація</w:t>
      </w:r>
    </w:p>
    <w:p w:rsidR="004D0A0C" w:rsidRPr="009538D7" w:rsidRDefault="004D0A0C" w:rsidP="00116558">
      <w:pPr>
        <w:numPr>
          <w:ilvl w:val="1"/>
          <w:numId w:val="6"/>
        </w:numPr>
        <w:jc w:val="left"/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дефрагментація</w:t>
      </w:r>
    </w:p>
    <w:p w:rsidR="004D0A0C" w:rsidRPr="009538D7" w:rsidRDefault="004D0A0C" w:rsidP="00116558">
      <w:pPr>
        <w:numPr>
          <w:ilvl w:val="1"/>
          <w:numId w:val="6"/>
        </w:numPr>
        <w:jc w:val="left"/>
        <w:rPr>
          <w:rStyle w:val="Strong"/>
          <w:rFonts w:ascii="Times New Roman" w:hAnsi="Times New Roman"/>
          <w:b w:val="0"/>
          <w:lang w:val="uk-UA"/>
        </w:rPr>
      </w:pPr>
      <w:r w:rsidRPr="009538D7">
        <w:rPr>
          <w:rStyle w:val="Strong"/>
          <w:rFonts w:ascii="Times New Roman" w:hAnsi="Times New Roman"/>
          <w:b w:val="0"/>
          <w:bCs/>
          <w:lang w:val="uk-UA"/>
        </w:rPr>
        <w:t>пакування</w:t>
      </w:r>
    </w:p>
    <w:p w:rsidR="004D0A0C" w:rsidRPr="009538D7" w:rsidRDefault="004D0A0C" w:rsidP="00116558">
      <w:pPr>
        <w:numPr>
          <w:ilvl w:val="1"/>
          <w:numId w:val="6"/>
        </w:numPr>
        <w:jc w:val="left"/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всі відповіді вірні</w:t>
      </w:r>
    </w:p>
    <w:p w:rsidR="004D0A0C" w:rsidRPr="009538D7" w:rsidRDefault="004D0A0C" w:rsidP="00277937">
      <w:pPr>
        <w:numPr>
          <w:ilvl w:val="0"/>
          <w:numId w:val="6"/>
        </w:numPr>
        <w:ind w:left="426"/>
        <w:jc w:val="left"/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Програми, що здійснюють пакування та розпакування файлів, називаються</w:t>
      </w:r>
    </w:p>
    <w:p w:rsidR="004D0A0C" w:rsidRPr="009538D7" w:rsidRDefault="004D0A0C" w:rsidP="0022142E">
      <w:pPr>
        <w:numPr>
          <w:ilvl w:val="1"/>
          <w:numId w:val="6"/>
        </w:numPr>
        <w:jc w:val="left"/>
        <w:rPr>
          <w:rStyle w:val="Strong"/>
          <w:rFonts w:ascii="Times New Roman" w:hAnsi="Times New Roman"/>
          <w:b w:val="0"/>
          <w:lang w:val="uk-UA"/>
        </w:rPr>
      </w:pPr>
      <w:r w:rsidRPr="009538D7">
        <w:rPr>
          <w:rStyle w:val="Strong"/>
          <w:rFonts w:ascii="Times New Roman" w:hAnsi="Times New Roman"/>
          <w:b w:val="0"/>
          <w:bCs/>
          <w:lang w:val="uk-UA"/>
        </w:rPr>
        <w:t>програмами-архіваторами</w:t>
      </w:r>
    </w:p>
    <w:p w:rsidR="004D0A0C" w:rsidRPr="009538D7" w:rsidRDefault="004D0A0C" w:rsidP="0022142E">
      <w:pPr>
        <w:numPr>
          <w:ilvl w:val="1"/>
          <w:numId w:val="6"/>
        </w:numPr>
        <w:jc w:val="left"/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текстовий процесор</w:t>
      </w:r>
    </w:p>
    <w:p w:rsidR="004D0A0C" w:rsidRPr="009538D7" w:rsidRDefault="004D0A0C" w:rsidP="0022142E">
      <w:pPr>
        <w:numPr>
          <w:ilvl w:val="1"/>
          <w:numId w:val="6"/>
        </w:numPr>
        <w:jc w:val="left"/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графічний редактор</w:t>
      </w:r>
    </w:p>
    <w:p w:rsidR="004D0A0C" w:rsidRPr="009538D7" w:rsidRDefault="004D0A0C" w:rsidP="0022142E">
      <w:pPr>
        <w:numPr>
          <w:ilvl w:val="1"/>
          <w:numId w:val="6"/>
        </w:numPr>
        <w:jc w:val="left"/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програми розархіватори</w:t>
      </w:r>
    </w:p>
    <w:p w:rsidR="004D0A0C" w:rsidRPr="009538D7" w:rsidRDefault="004D0A0C" w:rsidP="00D42535">
      <w:pPr>
        <w:numPr>
          <w:ilvl w:val="0"/>
          <w:numId w:val="6"/>
        </w:numPr>
        <w:spacing w:line="240" w:lineRule="auto"/>
        <w:ind w:left="426"/>
        <w:jc w:val="left"/>
        <w:rPr>
          <w:rFonts w:ascii="Times New Roman" w:hAnsi="Times New Roman"/>
          <w:lang w:val="uk-UA" w:eastAsia="ru-RU"/>
        </w:rPr>
      </w:pPr>
      <w:r w:rsidRPr="009538D7">
        <w:rPr>
          <w:rFonts w:ascii="Times New Roman" w:hAnsi="Times New Roman"/>
          <w:lang w:val="uk-UA" w:eastAsia="ru-RU"/>
        </w:rPr>
        <w:t>Файл або група файлів, папок, записаних у стисненому вигляді в єдиний файл , з якого їх можна добути у початковому вигляді це?</w:t>
      </w:r>
    </w:p>
    <w:p w:rsidR="004D0A0C" w:rsidRPr="009538D7" w:rsidRDefault="004D0A0C" w:rsidP="009B43AD">
      <w:pPr>
        <w:numPr>
          <w:ilvl w:val="1"/>
          <w:numId w:val="6"/>
        </w:numPr>
        <w:spacing w:line="240" w:lineRule="auto"/>
        <w:jc w:val="left"/>
        <w:rPr>
          <w:rFonts w:ascii="Times New Roman" w:hAnsi="Times New Roman"/>
          <w:lang w:val="uk-UA" w:eastAsia="ru-RU"/>
        </w:rPr>
      </w:pPr>
      <w:r w:rsidRPr="009538D7">
        <w:rPr>
          <w:rFonts w:ascii="Times New Roman" w:hAnsi="Times New Roman"/>
          <w:lang w:val="uk-UA"/>
        </w:rPr>
        <w:t>Архівація даних</w:t>
      </w:r>
    </w:p>
    <w:p w:rsidR="004D0A0C" w:rsidRPr="009538D7" w:rsidRDefault="004D0A0C" w:rsidP="009B43AD">
      <w:pPr>
        <w:numPr>
          <w:ilvl w:val="1"/>
          <w:numId w:val="6"/>
        </w:numPr>
        <w:spacing w:line="240" w:lineRule="auto"/>
        <w:jc w:val="left"/>
        <w:rPr>
          <w:rFonts w:ascii="Times New Roman" w:hAnsi="Times New Roman"/>
          <w:lang w:val="uk-UA" w:eastAsia="ru-RU"/>
        </w:rPr>
      </w:pPr>
      <w:r w:rsidRPr="009538D7">
        <w:rPr>
          <w:rFonts w:ascii="Times New Roman" w:hAnsi="Times New Roman"/>
          <w:lang w:val="uk-UA" w:eastAsia="ru-RU"/>
        </w:rPr>
        <w:t>Архівний файл</w:t>
      </w:r>
      <w:r w:rsidRPr="009538D7">
        <w:rPr>
          <w:rFonts w:ascii="Times New Roman" w:hAnsi="Times New Roman"/>
          <w:lang w:val="uk-UA"/>
        </w:rPr>
        <w:t xml:space="preserve"> </w:t>
      </w:r>
    </w:p>
    <w:p w:rsidR="004D0A0C" w:rsidRPr="009538D7" w:rsidRDefault="004D0A0C" w:rsidP="009B43AD">
      <w:pPr>
        <w:numPr>
          <w:ilvl w:val="1"/>
          <w:numId w:val="6"/>
        </w:numPr>
        <w:spacing w:line="240" w:lineRule="auto"/>
        <w:jc w:val="left"/>
        <w:rPr>
          <w:rStyle w:val="Strong"/>
          <w:rFonts w:ascii="Times New Roman" w:hAnsi="Times New Roman"/>
          <w:b w:val="0"/>
          <w:lang w:val="uk-UA" w:eastAsia="ru-RU"/>
        </w:rPr>
      </w:pPr>
      <w:r w:rsidRPr="009538D7">
        <w:rPr>
          <w:rStyle w:val="Strong"/>
          <w:rFonts w:ascii="Times New Roman" w:hAnsi="Times New Roman"/>
          <w:b w:val="0"/>
          <w:bCs/>
          <w:lang w:val="uk-UA"/>
        </w:rPr>
        <w:t>Стиснення даних</w:t>
      </w:r>
    </w:p>
    <w:p w:rsidR="004D0A0C" w:rsidRPr="009538D7" w:rsidRDefault="004D0A0C" w:rsidP="009B43AD">
      <w:pPr>
        <w:numPr>
          <w:ilvl w:val="1"/>
          <w:numId w:val="6"/>
        </w:numPr>
        <w:spacing w:line="240" w:lineRule="auto"/>
        <w:jc w:val="left"/>
        <w:rPr>
          <w:rStyle w:val="Strong"/>
          <w:rFonts w:ascii="Times New Roman" w:hAnsi="Times New Roman"/>
          <w:b w:val="0"/>
          <w:lang w:val="uk-UA" w:eastAsia="ru-RU"/>
        </w:rPr>
      </w:pPr>
      <w:r w:rsidRPr="009538D7">
        <w:rPr>
          <w:rStyle w:val="Strong"/>
          <w:rFonts w:ascii="Times New Roman" w:hAnsi="Times New Roman"/>
          <w:b w:val="0"/>
          <w:bCs/>
          <w:lang w:val="uk-UA"/>
        </w:rPr>
        <w:t>Пакування даних</w:t>
      </w:r>
    </w:p>
    <w:p w:rsidR="004D0A0C" w:rsidRPr="009538D7" w:rsidRDefault="004D0A0C" w:rsidP="0071213D">
      <w:pPr>
        <w:numPr>
          <w:ilvl w:val="0"/>
          <w:numId w:val="6"/>
        </w:numPr>
        <w:spacing w:line="240" w:lineRule="auto"/>
        <w:ind w:left="426"/>
        <w:jc w:val="left"/>
        <w:rPr>
          <w:rFonts w:ascii="Times New Roman" w:hAnsi="Times New Roman"/>
          <w:lang w:val="uk-UA" w:eastAsia="ru-RU"/>
        </w:rPr>
      </w:pPr>
      <w:r w:rsidRPr="009538D7">
        <w:rPr>
          <w:rFonts w:ascii="Times New Roman" w:hAnsi="Times New Roman"/>
          <w:lang w:val="uk-UA" w:eastAsia="ru-RU"/>
        </w:rPr>
        <w:t>Злиття декількох файлів, каталогів у єдиний файл – архів це</w:t>
      </w:r>
    </w:p>
    <w:p w:rsidR="004D0A0C" w:rsidRPr="009538D7" w:rsidRDefault="004D0A0C" w:rsidP="0071213D">
      <w:pPr>
        <w:numPr>
          <w:ilvl w:val="1"/>
          <w:numId w:val="6"/>
        </w:numPr>
        <w:spacing w:line="240" w:lineRule="auto"/>
        <w:jc w:val="left"/>
        <w:rPr>
          <w:rFonts w:ascii="Times New Roman" w:hAnsi="Times New Roman"/>
          <w:lang w:val="uk-UA" w:eastAsia="ru-RU"/>
        </w:rPr>
      </w:pPr>
      <w:r w:rsidRPr="009538D7">
        <w:rPr>
          <w:rFonts w:ascii="Times New Roman" w:hAnsi="Times New Roman"/>
          <w:lang w:val="uk-UA" w:eastAsia="ru-RU"/>
        </w:rPr>
        <w:t>Архівний файл</w:t>
      </w:r>
      <w:r w:rsidRPr="009538D7">
        <w:rPr>
          <w:rFonts w:ascii="Times New Roman" w:hAnsi="Times New Roman"/>
          <w:lang w:val="uk-UA"/>
        </w:rPr>
        <w:t xml:space="preserve"> </w:t>
      </w:r>
    </w:p>
    <w:p w:rsidR="004D0A0C" w:rsidRPr="009538D7" w:rsidRDefault="004D0A0C" w:rsidP="0071213D">
      <w:pPr>
        <w:numPr>
          <w:ilvl w:val="1"/>
          <w:numId w:val="6"/>
        </w:numPr>
        <w:spacing w:line="240" w:lineRule="auto"/>
        <w:jc w:val="left"/>
        <w:rPr>
          <w:rStyle w:val="Strong"/>
          <w:rFonts w:ascii="Times New Roman" w:hAnsi="Times New Roman"/>
          <w:b w:val="0"/>
          <w:lang w:val="uk-UA" w:eastAsia="ru-RU"/>
        </w:rPr>
      </w:pPr>
      <w:r w:rsidRPr="009538D7">
        <w:rPr>
          <w:rStyle w:val="Strong"/>
          <w:rFonts w:ascii="Times New Roman" w:hAnsi="Times New Roman"/>
          <w:b w:val="0"/>
          <w:bCs/>
          <w:lang w:val="uk-UA"/>
        </w:rPr>
        <w:t>Стиснення даних</w:t>
      </w:r>
    </w:p>
    <w:p w:rsidR="004D0A0C" w:rsidRPr="009538D7" w:rsidRDefault="004D0A0C" w:rsidP="0071213D">
      <w:pPr>
        <w:numPr>
          <w:ilvl w:val="1"/>
          <w:numId w:val="6"/>
        </w:numPr>
        <w:spacing w:line="240" w:lineRule="auto"/>
        <w:jc w:val="left"/>
        <w:rPr>
          <w:rFonts w:ascii="Times New Roman" w:hAnsi="Times New Roman"/>
          <w:lang w:val="uk-UA" w:eastAsia="ru-RU"/>
        </w:rPr>
      </w:pPr>
      <w:r w:rsidRPr="009538D7">
        <w:rPr>
          <w:rFonts w:ascii="Times New Roman" w:hAnsi="Times New Roman"/>
          <w:lang w:val="uk-UA"/>
        </w:rPr>
        <w:t>Архівація даних</w:t>
      </w:r>
    </w:p>
    <w:p w:rsidR="004D0A0C" w:rsidRPr="009538D7" w:rsidRDefault="004D0A0C" w:rsidP="0071213D">
      <w:pPr>
        <w:numPr>
          <w:ilvl w:val="1"/>
          <w:numId w:val="6"/>
        </w:numPr>
        <w:spacing w:line="240" w:lineRule="auto"/>
        <w:jc w:val="left"/>
        <w:rPr>
          <w:rStyle w:val="Strong"/>
          <w:rFonts w:ascii="Times New Roman" w:hAnsi="Times New Roman"/>
          <w:b w:val="0"/>
          <w:lang w:val="uk-UA" w:eastAsia="ru-RU"/>
        </w:rPr>
      </w:pPr>
      <w:r w:rsidRPr="009538D7">
        <w:rPr>
          <w:rStyle w:val="Strong"/>
          <w:rFonts w:ascii="Times New Roman" w:hAnsi="Times New Roman"/>
          <w:b w:val="0"/>
          <w:bCs/>
          <w:lang w:val="uk-UA"/>
        </w:rPr>
        <w:t>Пакування даних</w:t>
      </w:r>
    </w:p>
    <w:p w:rsidR="004D0A0C" w:rsidRPr="009538D7" w:rsidRDefault="004D0A0C" w:rsidP="0071213D">
      <w:pPr>
        <w:numPr>
          <w:ilvl w:val="0"/>
          <w:numId w:val="6"/>
        </w:numPr>
        <w:spacing w:line="240" w:lineRule="auto"/>
        <w:ind w:left="426"/>
        <w:jc w:val="left"/>
        <w:rPr>
          <w:rFonts w:ascii="Times New Roman" w:hAnsi="Times New Roman"/>
          <w:lang w:val="uk-UA" w:eastAsia="ru-RU"/>
        </w:rPr>
      </w:pPr>
      <w:r w:rsidRPr="009538D7">
        <w:rPr>
          <w:rFonts w:ascii="Times New Roman" w:hAnsi="Times New Roman"/>
          <w:lang w:val="uk-UA" w:eastAsia="ru-RU"/>
        </w:rPr>
        <w:t>Архівний файл з розширеням exe і може бути розпакований без програми-архіватора називається?</w:t>
      </w:r>
    </w:p>
    <w:p w:rsidR="004D0A0C" w:rsidRPr="009538D7" w:rsidRDefault="004D0A0C" w:rsidP="0071213D">
      <w:pPr>
        <w:numPr>
          <w:ilvl w:val="1"/>
          <w:numId w:val="6"/>
        </w:numPr>
        <w:spacing w:line="240" w:lineRule="auto"/>
        <w:jc w:val="left"/>
        <w:rPr>
          <w:rFonts w:ascii="Times New Roman" w:hAnsi="Times New Roman"/>
          <w:lang w:val="uk-UA" w:eastAsia="ru-RU"/>
        </w:rPr>
      </w:pPr>
      <w:r w:rsidRPr="009538D7">
        <w:rPr>
          <w:rFonts w:ascii="Times New Roman" w:hAnsi="Times New Roman"/>
          <w:lang w:val="uk-UA"/>
        </w:rPr>
        <w:t>Розподілений архів</w:t>
      </w:r>
    </w:p>
    <w:p w:rsidR="004D0A0C" w:rsidRPr="009538D7" w:rsidRDefault="004D0A0C" w:rsidP="0071213D">
      <w:pPr>
        <w:numPr>
          <w:ilvl w:val="1"/>
          <w:numId w:val="6"/>
        </w:numPr>
        <w:spacing w:line="240" w:lineRule="auto"/>
        <w:jc w:val="left"/>
        <w:rPr>
          <w:rFonts w:ascii="Times New Roman" w:hAnsi="Times New Roman"/>
          <w:lang w:val="uk-UA" w:eastAsia="ru-RU"/>
        </w:rPr>
      </w:pPr>
      <w:r w:rsidRPr="009538D7">
        <w:rPr>
          <w:rFonts w:ascii="Times New Roman" w:hAnsi="Times New Roman"/>
          <w:lang w:val="uk-UA"/>
        </w:rPr>
        <w:t>Неперервний архів</w:t>
      </w:r>
    </w:p>
    <w:p w:rsidR="004D0A0C" w:rsidRPr="009538D7" w:rsidRDefault="004D0A0C" w:rsidP="0071213D">
      <w:pPr>
        <w:numPr>
          <w:ilvl w:val="1"/>
          <w:numId w:val="6"/>
        </w:numPr>
        <w:spacing w:line="240" w:lineRule="auto"/>
        <w:jc w:val="left"/>
        <w:rPr>
          <w:rFonts w:ascii="Times New Roman" w:hAnsi="Times New Roman"/>
          <w:lang w:val="uk-UA" w:eastAsia="ru-RU"/>
        </w:rPr>
      </w:pPr>
      <w:r w:rsidRPr="009538D7">
        <w:rPr>
          <w:rFonts w:ascii="Times New Roman" w:hAnsi="Times New Roman"/>
          <w:lang w:val="uk-UA"/>
        </w:rPr>
        <w:t>Саморозпаковувальний архів</w:t>
      </w:r>
    </w:p>
    <w:p w:rsidR="004D0A0C" w:rsidRPr="009538D7" w:rsidRDefault="004D0A0C" w:rsidP="0071213D">
      <w:pPr>
        <w:numPr>
          <w:ilvl w:val="1"/>
          <w:numId w:val="6"/>
        </w:numPr>
        <w:spacing w:line="240" w:lineRule="auto"/>
        <w:jc w:val="left"/>
        <w:rPr>
          <w:rFonts w:ascii="Times New Roman" w:hAnsi="Times New Roman"/>
          <w:lang w:val="uk-UA" w:eastAsia="ru-RU"/>
        </w:rPr>
      </w:pPr>
      <w:r w:rsidRPr="009538D7">
        <w:rPr>
          <w:rFonts w:ascii="Times New Roman" w:hAnsi="Times New Roman"/>
          <w:lang w:val="uk-UA" w:eastAsia="ru-RU"/>
        </w:rPr>
        <w:t>Всі відповіді вірні</w:t>
      </w:r>
    </w:p>
    <w:p w:rsidR="004D0A0C" w:rsidRPr="009538D7" w:rsidRDefault="004D0A0C" w:rsidP="0071213D">
      <w:pPr>
        <w:numPr>
          <w:ilvl w:val="0"/>
          <w:numId w:val="6"/>
        </w:numPr>
        <w:spacing w:line="240" w:lineRule="auto"/>
        <w:ind w:left="426"/>
        <w:jc w:val="left"/>
        <w:rPr>
          <w:rFonts w:ascii="Times New Roman" w:hAnsi="Times New Roman"/>
          <w:lang w:val="uk-UA" w:eastAsia="ru-RU"/>
        </w:rPr>
      </w:pPr>
      <w:r w:rsidRPr="009538D7">
        <w:rPr>
          <w:rFonts w:ascii="Times New Roman" w:hAnsi="Times New Roman"/>
          <w:lang w:val="uk-UA"/>
        </w:rPr>
        <w:t>Які з перерахованих розширень відносяться до архівних?</w:t>
      </w:r>
    </w:p>
    <w:p w:rsidR="004D0A0C" w:rsidRPr="009538D7" w:rsidRDefault="004D0A0C" w:rsidP="00343924">
      <w:pPr>
        <w:numPr>
          <w:ilvl w:val="1"/>
          <w:numId w:val="6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*.rar</w:t>
      </w:r>
    </w:p>
    <w:p w:rsidR="004D0A0C" w:rsidRPr="009538D7" w:rsidRDefault="004D0A0C" w:rsidP="00343924">
      <w:pPr>
        <w:numPr>
          <w:ilvl w:val="1"/>
          <w:numId w:val="6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*.txt</w:t>
      </w:r>
    </w:p>
    <w:p w:rsidR="004D0A0C" w:rsidRPr="009538D7" w:rsidRDefault="004D0A0C" w:rsidP="00343924">
      <w:pPr>
        <w:numPr>
          <w:ilvl w:val="1"/>
          <w:numId w:val="6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*.ppt</w:t>
      </w:r>
    </w:p>
    <w:p w:rsidR="004D0A0C" w:rsidRPr="009538D7" w:rsidRDefault="004D0A0C" w:rsidP="00343924">
      <w:pPr>
        <w:numPr>
          <w:ilvl w:val="1"/>
          <w:numId w:val="6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*.docx</w:t>
      </w:r>
    </w:p>
    <w:p w:rsidR="004D0A0C" w:rsidRPr="009538D7" w:rsidRDefault="004D0A0C" w:rsidP="008D3BB0">
      <w:pPr>
        <w:numPr>
          <w:ilvl w:val="0"/>
          <w:numId w:val="6"/>
        </w:numPr>
        <w:spacing w:line="240" w:lineRule="auto"/>
        <w:ind w:left="426"/>
        <w:jc w:val="left"/>
        <w:rPr>
          <w:rFonts w:ascii="Times New Roman" w:hAnsi="Times New Roman"/>
          <w:lang w:val="uk-UA" w:eastAsia="ru-RU"/>
        </w:rPr>
      </w:pPr>
      <w:r w:rsidRPr="009538D7">
        <w:rPr>
          <w:rFonts w:ascii="Times New Roman" w:hAnsi="Times New Roman"/>
          <w:lang w:val="uk-UA" w:eastAsia="ru-RU"/>
        </w:rPr>
        <w:t>Архів створений зазвичай з великої кількості (десятків, сотень) схожих файлів має назву?</w:t>
      </w:r>
    </w:p>
    <w:p w:rsidR="004D0A0C" w:rsidRPr="009538D7" w:rsidRDefault="004D0A0C" w:rsidP="008D3BB0">
      <w:pPr>
        <w:numPr>
          <w:ilvl w:val="1"/>
          <w:numId w:val="6"/>
        </w:numPr>
        <w:spacing w:line="240" w:lineRule="auto"/>
        <w:jc w:val="left"/>
        <w:rPr>
          <w:rFonts w:ascii="Times New Roman" w:hAnsi="Times New Roman"/>
          <w:lang w:val="uk-UA" w:eastAsia="ru-RU"/>
        </w:rPr>
      </w:pPr>
      <w:r w:rsidRPr="009538D7">
        <w:rPr>
          <w:rFonts w:ascii="Times New Roman" w:hAnsi="Times New Roman"/>
          <w:lang w:val="uk-UA"/>
        </w:rPr>
        <w:t>Розподілений архів</w:t>
      </w:r>
    </w:p>
    <w:p w:rsidR="004D0A0C" w:rsidRPr="009538D7" w:rsidRDefault="004D0A0C" w:rsidP="008D3BB0">
      <w:pPr>
        <w:numPr>
          <w:ilvl w:val="1"/>
          <w:numId w:val="6"/>
        </w:numPr>
        <w:spacing w:line="240" w:lineRule="auto"/>
        <w:jc w:val="left"/>
        <w:rPr>
          <w:rFonts w:ascii="Times New Roman" w:hAnsi="Times New Roman"/>
          <w:lang w:val="uk-UA" w:eastAsia="ru-RU"/>
        </w:rPr>
      </w:pPr>
      <w:r w:rsidRPr="009538D7">
        <w:rPr>
          <w:rFonts w:ascii="Times New Roman" w:hAnsi="Times New Roman"/>
          <w:lang w:val="uk-UA"/>
        </w:rPr>
        <w:t>Саморозпаковувальний архів</w:t>
      </w:r>
    </w:p>
    <w:p w:rsidR="004D0A0C" w:rsidRPr="009538D7" w:rsidRDefault="004D0A0C" w:rsidP="008D3BB0">
      <w:pPr>
        <w:numPr>
          <w:ilvl w:val="1"/>
          <w:numId w:val="6"/>
        </w:numPr>
        <w:spacing w:line="240" w:lineRule="auto"/>
        <w:jc w:val="left"/>
        <w:rPr>
          <w:rFonts w:ascii="Times New Roman" w:hAnsi="Times New Roman"/>
          <w:lang w:val="uk-UA" w:eastAsia="ru-RU"/>
        </w:rPr>
      </w:pPr>
      <w:r w:rsidRPr="009538D7">
        <w:rPr>
          <w:rFonts w:ascii="Times New Roman" w:hAnsi="Times New Roman"/>
          <w:lang w:val="uk-UA"/>
        </w:rPr>
        <w:t>Багатотомний архів</w:t>
      </w:r>
    </w:p>
    <w:p w:rsidR="004D0A0C" w:rsidRPr="009538D7" w:rsidRDefault="004D0A0C" w:rsidP="008D3BB0">
      <w:pPr>
        <w:numPr>
          <w:ilvl w:val="1"/>
          <w:numId w:val="6"/>
        </w:numPr>
        <w:spacing w:line="240" w:lineRule="auto"/>
        <w:jc w:val="left"/>
        <w:rPr>
          <w:rFonts w:ascii="Times New Roman" w:hAnsi="Times New Roman"/>
          <w:lang w:val="uk-UA" w:eastAsia="ru-RU"/>
        </w:rPr>
      </w:pPr>
      <w:r w:rsidRPr="009538D7">
        <w:rPr>
          <w:rFonts w:ascii="Times New Roman" w:hAnsi="Times New Roman"/>
          <w:lang w:val="uk-UA"/>
        </w:rPr>
        <w:t>Неперервний архів</w:t>
      </w:r>
    </w:p>
    <w:p w:rsidR="004D0A0C" w:rsidRPr="009538D7" w:rsidRDefault="004D0A0C" w:rsidP="00A0037A">
      <w:pPr>
        <w:spacing w:line="240" w:lineRule="auto"/>
        <w:ind w:left="426" w:firstLine="0"/>
        <w:jc w:val="left"/>
        <w:rPr>
          <w:rFonts w:ascii="Times New Roman" w:hAnsi="Times New Roman"/>
          <w:lang w:val="uk-UA" w:eastAsia="ru-RU"/>
        </w:rPr>
      </w:pPr>
    </w:p>
    <w:p w:rsidR="004D0A0C" w:rsidRPr="009538D7" w:rsidRDefault="004D0A0C">
      <w:p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sz w:val="24"/>
          <w:szCs w:val="24"/>
          <w:lang w:val="uk-UA"/>
        </w:rPr>
        <w:br w:type="page"/>
      </w:r>
      <w:r w:rsidRPr="009538D7">
        <w:rPr>
          <w:rFonts w:ascii="Times New Roman" w:hAnsi="Times New Roman"/>
          <w:lang w:val="uk-UA"/>
        </w:rPr>
        <w:t>Тема 4. Віруси та антивірусні програми</w:t>
      </w:r>
    </w:p>
    <w:p w:rsidR="004D0A0C" w:rsidRPr="009538D7" w:rsidRDefault="004D0A0C" w:rsidP="008A440E">
      <w:pPr>
        <w:numPr>
          <w:ilvl w:val="0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Спеціально написана, не велика за розмірами програма, здатна впроваджувати свої копії в інші комп‘ютерні програми, системну сферу тощо це?</w:t>
      </w:r>
    </w:p>
    <w:p w:rsidR="004D0A0C" w:rsidRPr="009538D7" w:rsidRDefault="004D0A0C" w:rsidP="008A440E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Вірус</w:t>
      </w:r>
    </w:p>
    <w:p w:rsidR="004D0A0C" w:rsidRPr="009538D7" w:rsidRDefault="004D0A0C" w:rsidP="008A440E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Утиліта</w:t>
      </w:r>
    </w:p>
    <w:p w:rsidR="004D0A0C" w:rsidRPr="009538D7" w:rsidRDefault="004D0A0C" w:rsidP="008A440E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Антивірус</w:t>
      </w:r>
    </w:p>
    <w:p w:rsidR="004D0A0C" w:rsidRPr="009538D7" w:rsidRDefault="004D0A0C" w:rsidP="008A440E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Архіватор</w:t>
      </w:r>
    </w:p>
    <w:p w:rsidR="004D0A0C" w:rsidRPr="009538D7" w:rsidRDefault="004D0A0C" w:rsidP="00587615">
      <w:pPr>
        <w:numPr>
          <w:ilvl w:val="0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Утиліти, що дають змогу виявляти віруси, «лікувати» заражені файли і диски, запобігати характерному впливу вірусів мають назву?</w:t>
      </w:r>
    </w:p>
    <w:p w:rsidR="004D0A0C" w:rsidRPr="009538D7" w:rsidRDefault="004D0A0C" w:rsidP="00587615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Вірус</w:t>
      </w:r>
    </w:p>
    <w:p w:rsidR="004D0A0C" w:rsidRPr="009538D7" w:rsidRDefault="004D0A0C" w:rsidP="00587615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Утиліта</w:t>
      </w:r>
    </w:p>
    <w:p w:rsidR="004D0A0C" w:rsidRPr="009538D7" w:rsidRDefault="004D0A0C" w:rsidP="00587615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Антивірус</w:t>
      </w:r>
    </w:p>
    <w:p w:rsidR="004D0A0C" w:rsidRPr="009538D7" w:rsidRDefault="004D0A0C" w:rsidP="00587615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Архіватор</w:t>
      </w:r>
    </w:p>
    <w:p w:rsidR="004D0A0C" w:rsidRPr="009538D7" w:rsidRDefault="004D0A0C" w:rsidP="00AB51D2">
      <w:pPr>
        <w:numPr>
          <w:ilvl w:val="0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До якого типу відносяться антивірусні програми що знаходять файли, заражені одним з відомих вірусів?</w:t>
      </w:r>
    </w:p>
    <w:p w:rsidR="004D0A0C" w:rsidRPr="009538D7" w:rsidRDefault="004D0A0C" w:rsidP="003262FF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Ревізорів</w:t>
      </w:r>
    </w:p>
    <w:p w:rsidR="004D0A0C" w:rsidRPr="009538D7" w:rsidRDefault="004D0A0C" w:rsidP="003262FF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Фільтри</w:t>
      </w:r>
    </w:p>
    <w:p w:rsidR="004D0A0C" w:rsidRPr="009538D7" w:rsidRDefault="004D0A0C" w:rsidP="003262FF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Лікарі</w:t>
      </w:r>
    </w:p>
    <w:p w:rsidR="004D0A0C" w:rsidRPr="009538D7" w:rsidRDefault="004D0A0C" w:rsidP="003262FF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Детектори</w:t>
      </w:r>
    </w:p>
    <w:p w:rsidR="004D0A0C" w:rsidRPr="009538D7" w:rsidRDefault="004D0A0C" w:rsidP="003262FF">
      <w:pPr>
        <w:numPr>
          <w:ilvl w:val="0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До якого типу вірусів відносяться програми що видозмінюють свій код?</w:t>
      </w:r>
    </w:p>
    <w:p w:rsidR="004D0A0C" w:rsidRPr="009538D7" w:rsidRDefault="004D0A0C" w:rsidP="007D3934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Невидимі</w:t>
      </w:r>
    </w:p>
    <w:p w:rsidR="004D0A0C" w:rsidRPr="009538D7" w:rsidRDefault="004D0A0C" w:rsidP="007D3934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 xml:space="preserve">Поліморфні </w:t>
      </w:r>
    </w:p>
    <w:p w:rsidR="004D0A0C" w:rsidRPr="009538D7" w:rsidRDefault="004D0A0C" w:rsidP="007D3934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Файлові</w:t>
      </w:r>
    </w:p>
    <w:p w:rsidR="004D0A0C" w:rsidRPr="009538D7" w:rsidRDefault="004D0A0C" w:rsidP="007D3934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Небезпечні</w:t>
      </w:r>
    </w:p>
    <w:p w:rsidR="004D0A0C" w:rsidRPr="009538D7" w:rsidRDefault="004D0A0C" w:rsidP="007D3934">
      <w:pPr>
        <w:numPr>
          <w:ilvl w:val="0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Комп'ютерні програми які збирають інформацію та передають її зловмисникам, псують або змінюють інформацію, порушують працездатність комп'ютера, використовують його ресурси на власний розсуд це?</w:t>
      </w:r>
    </w:p>
    <w:p w:rsidR="004D0A0C" w:rsidRPr="009538D7" w:rsidRDefault="004D0A0C" w:rsidP="00F56A54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iCs/>
          <w:lang w:val="uk-UA"/>
        </w:rPr>
        <w:t>Мережні віруси</w:t>
      </w:r>
    </w:p>
    <w:p w:rsidR="004D0A0C" w:rsidRPr="009538D7" w:rsidRDefault="004D0A0C" w:rsidP="00F56A54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iCs/>
          <w:lang w:val="uk-UA"/>
        </w:rPr>
        <w:t>Віруси-невидимки</w:t>
      </w:r>
    </w:p>
    <w:p w:rsidR="004D0A0C" w:rsidRPr="009538D7" w:rsidRDefault="004D0A0C" w:rsidP="00F56A54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iCs/>
          <w:lang w:val="uk-UA"/>
        </w:rPr>
        <w:t>Троянські віруси</w:t>
      </w:r>
    </w:p>
    <w:p w:rsidR="004D0A0C" w:rsidRPr="009538D7" w:rsidRDefault="004D0A0C" w:rsidP="00F56A54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iCs/>
          <w:lang w:val="uk-UA"/>
        </w:rPr>
        <w:t>файлові віруси</w:t>
      </w:r>
    </w:p>
    <w:p w:rsidR="004D0A0C" w:rsidRPr="009538D7" w:rsidRDefault="004D0A0C" w:rsidP="00F56A54">
      <w:pPr>
        <w:numPr>
          <w:ilvl w:val="0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Невеличкі програми, що постійно перебувають в оперативній пам'яті комп'ютера та подають певний сигнал, коли натрапляють на комп'ютерний вірус, а за потреби лікують заражений файл це?</w:t>
      </w:r>
    </w:p>
    <w:p w:rsidR="004D0A0C" w:rsidRPr="009538D7" w:rsidRDefault="004D0A0C" w:rsidP="00F56A54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 xml:space="preserve">Антивірусні </w:t>
      </w:r>
      <w:r w:rsidRPr="009538D7">
        <w:rPr>
          <w:rFonts w:ascii="Times New Roman" w:hAnsi="Times New Roman"/>
          <w:iCs/>
          <w:lang w:val="uk-UA"/>
        </w:rPr>
        <w:t>вартові</w:t>
      </w:r>
    </w:p>
    <w:p w:rsidR="004D0A0C" w:rsidRPr="009538D7" w:rsidRDefault="004D0A0C" w:rsidP="00F56A54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 xml:space="preserve">Антивірусні </w:t>
      </w:r>
      <w:r w:rsidRPr="009538D7">
        <w:rPr>
          <w:rFonts w:ascii="Times New Roman" w:hAnsi="Times New Roman"/>
          <w:iCs/>
          <w:lang w:val="uk-UA"/>
        </w:rPr>
        <w:t>програми-лікарі</w:t>
      </w:r>
    </w:p>
    <w:p w:rsidR="004D0A0C" w:rsidRPr="009538D7" w:rsidRDefault="004D0A0C" w:rsidP="00F56A54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 xml:space="preserve">Антивірусні </w:t>
      </w:r>
      <w:r w:rsidRPr="009538D7">
        <w:rPr>
          <w:rFonts w:ascii="Times New Roman" w:hAnsi="Times New Roman"/>
          <w:iCs/>
          <w:lang w:val="uk-UA"/>
        </w:rPr>
        <w:t>сканери</w:t>
      </w:r>
    </w:p>
    <w:p w:rsidR="004D0A0C" w:rsidRPr="009538D7" w:rsidRDefault="004D0A0C" w:rsidP="00F56A54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 xml:space="preserve">Антивірусні </w:t>
      </w:r>
      <w:r w:rsidRPr="009538D7">
        <w:rPr>
          <w:rFonts w:ascii="Times New Roman" w:hAnsi="Times New Roman"/>
          <w:iCs/>
          <w:lang w:val="uk-UA"/>
        </w:rPr>
        <w:t>ревізори</w:t>
      </w:r>
    </w:p>
    <w:p w:rsidR="004D0A0C" w:rsidRPr="009538D7" w:rsidRDefault="004D0A0C" w:rsidP="00F56A54">
      <w:pPr>
        <w:numPr>
          <w:ilvl w:val="0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Програми що захищаються від виявлення тим, що перехоплюють звернення операційної системи до заражених областей пам’яті і підставляють замість них «чисту» інформацію мають назву</w:t>
      </w:r>
    </w:p>
    <w:p w:rsidR="004D0A0C" w:rsidRPr="009538D7" w:rsidRDefault="004D0A0C" w:rsidP="00D96FBF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Файлові</w:t>
      </w:r>
    </w:p>
    <w:p w:rsidR="004D0A0C" w:rsidRPr="009538D7" w:rsidRDefault="004D0A0C" w:rsidP="00D96FBF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 xml:space="preserve">Поліморфні </w:t>
      </w:r>
    </w:p>
    <w:p w:rsidR="004D0A0C" w:rsidRPr="009538D7" w:rsidRDefault="004D0A0C" w:rsidP="00D96FBF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 xml:space="preserve">Невидимі </w:t>
      </w:r>
    </w:p>
    <w:p w:rsidR="004D0A0C" w:rsidRPr="009538D7" w:rsidRDefault="004D0A0C" w:rsidP="00D96FBF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Небезпечні</w:t>
      </w:r>
    </w:p>
    <w:p w:rsidR="004D0A0C" w:rsidRPr="009538D7" w:rsidRDefault="004D0A0C" w:rsidP="00D96FBF">
      <w:pPr>
        <w:numPr>
          <w:ilvl w:val="0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Резидентні програми, що запобігають зараженню файлів це?</w:t>
      </w:r>
    </w:p>
    <w:p w:rsidR="004D0A0C" w:rsidRPr="009538D7" w:rsidRDefault="004D0A0C" w:rsidP="00520DBF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Сторожі</w:t>
      </w:r>
    </w:p>
    <w:p w:rsidR="004D0A0C" w:rsidRPr="009538D7" w:rsidRDefault="004D0A0C" w:rsidP="00520DBF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 xml:space="preserve">Програми-ревізори </w:t>
      </w:r>
    </w:p>
    <w:p w:rsidR="004D0A0C" w:rsidRPr="009538D7" w:rsidRDefault="004D0A0C" w:rsidP="00520DBF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Програми-детектори</w:t>
      </w:r>
    </w:p>
    <w:p w:rsidR="004D0A0C" w:rsidRPr="009538D7" w:rsidRDefault="004D0A0C" w:rsidP="00520DBF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Вакцини</w:t>
      </w:r>
    </w:p>
    <w:p w:rsidR="004D0A0C" w:rsidRPr="009538D7" w:rsidRDefault="004D0A0C" w:rsidP="00520DBF">
      <w:pPr>
        <w:numPr>
          <w:ilvl w:val="0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Програми що запам’ятовують вихідний стан програм, каталогів і системних областей диска тоді, коли комп’ютер не заражений вірусом, а потім періодично або за бажанням користувача порівнюють поточний стан із вихідним</w:t>
      </w:r>
    </w:p>
    <w:p w:rsidR="004D0A0C" w:rsidRPr="009538D7" w:rsidRDefault="004D0A0C" w:rsidP="00286D26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Сторожі</w:t>
      </w:r>
    </w:p>
    <w:p w:rsidR="004D0A0C" w:rsidRPr="009538D7" w:rsidRDefault="004D0A0C" w:rsidP="00286D26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 xml:space="preserve">Програми-ревізори </w:t>
      </w:r>
    </w:p>
    <w:p w:rsidR="004D0A0C" w:rsidRPr="009538D7" w:rsidRDefault="004D0A0C" w:rsidP="00286D26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Програми-детектори</w:t>
      </w:r>
    </w:p>
    <w:p w:rsidR="004D0A0C" w:rsidRPr="009538D7" w:rsidRDefault="004D0A0C" w:rsidP="00286D26">
      <w:pPr>
        <w:numPr>
          <w:ilvl w:val="4"/>
          <w:numId w:val="7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Вакцини</w:t>
      </w:r>
    </w:p>
    <w:p w:rsidR="004D0A0C" w:rsidRPr="009538D7" w:rsidRDefault="004D0A0C" w:rsidP="00286D26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lang w:val="uk-UA" w:eastAsia="ru-RU"/>
        </w:rPr>
      </w:pPr>
      <w:r w:rsidRPr="009538D7">
        <w:rPr>
          <w:rFonts w:ascii="Times New Roman" w:hAnsi="Times New Roman"/>
          <w:lang w:val="uk-UA" w:eastAsia="ru-RU"/>
        </w:rPr>
        <w:t>Віруси що перебувають не у програмних файлах, а в документах офісних застосувань мають назву</w:t>
      </w:r>
    </w:p>
    <w:p w:rsidR="004D0A0C" w:rsidRPr="009538D7" w:rsidRDefault="004D0A0C" w:rsidP="00286D26">
      <w:pPr>
        <w:numPr>
          <w:ilvl w:val="4"/>
          <w:numId w:val="7"/>
        </w:numPr>
        <w:spacing w:line="240" w:lineRule="auto"/>
        <w:jc w:val="left"/>
        <w:rPr>
          <w:rFonts w:ascii="Times New Roman" w:hAnsi="Times New Roman"/>
          <w:lang w:val="uk-UA" w:eastAsia="ru-RU"/>
        </w:rPr>
      </w:pPr>
      <w:r w:rsidRPr="009538D7">
        <w:rPr>
          <w:rFonts w:ascii="Times New Roman" w:hAnsi="Times New Roman"/>
          <w:lang w:val="uk-UA" w:eastAsia="ru-RU"/>
        </w:rPr>
        <w:t>Макровіруси</w:t>
      </w:r>
    </w:p>
    <w:p w:rsidR="004D0A0C" w:rsidRPr="009538D7" w:rsidRDefault="004D0A0C" w:rsidP="00286D26">
      <w:pPr>
        <w:numPr>
          <w:ilvl w:val="4"/>
          <w:numId w:val="7"/>
        </w:numPr>
        <w:spacing w:line="240" w:lineRule="auto"/>
        <w:jc w:val="left"/>
        <w:rPr>
          <w:rFonts w:ascii="Times New Roman" w:hAnsi="Times New Roman"/>
          <w:lang w:val="uk-UA" w:eastAsia="ru-RU"/>
        </w:rPr>
      </w:pPr>
      <w:r w:rsidRPr="009538D7">
        <w:rPr>
          <w:rFonts w:ascii="Times New Roman" w:hAnsi="Times New Roman"/>
          <w:lang w:val="uk-UA" w:eastAsia="ru-RU"/>
        </w:rPr>
        <w:t>Завантажувальні віруси</w:t>
      </w:r>
    </w:p>
    <w:p w:rsidR="004D0A0C" w:rsidRPr="009538D7" w:rsidRDefault="004D0A0C" w:rsidP="00286D26">
      <w:pPr>
        <w:numPr>
          <w:ilvl w:val="4"/>
          <w:numId w:val="7"/>
        </w:numPr>
        <w:spacing w:line="240" w:lineRule="auto"/>
        <w:jc w:val="left"/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 w:eastAsia="ru-RU"/>
        </w:rPr>
        <w:t>Мережеві віруси</w:t>
      </w:r>
    </w:p>
    <w:p w:rsidR="004D0A0C" w:rsidRPr="009538D7" w:rsidRDefault="004D0A0C" w:rsidP="000E7C21">
      <w:pPr>
        <w:numPr>
          <w:ilvl w:val="4"/>
          <w:numId w:val="7"/>
        </w:numPr>
        <w:spacing w:line="240" w:lineRule="auto"/>
        <w:jc w:val="left"/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 w:eastAsia="ru-RU"/>
        </w:rPr>
        <w:t>Файлові віруси</w:t>
      </w:r>
    </w:p>
    <w:p w:rsidR="004D0A0C" w:rsidRPr="009538D7" w:rsidRDefault="004D0A0C" w:rsidP="00E156EA">
      <w:pPr>
        <w:spacing w:line="240" w:lineRule="auto"/>
        <w:jc w:val="left"/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sz w:val="24"/>
          <w:szCs w:val="24"/>
          <w:lang w:val="uk-UA"/>
        </w:rPr>
        <w:br w:type="page"/>
      </w:r>
      <w:bookmarkStart w:id="0" w:name="_GoBack"/>
      <w:bookmarkEnd w:id="0"/>
      <w:r w:rsidRPr="009538D7">
        <w:rPr>
          <w:rFonts w:ascii="Times New Roman" w:hAnsi="Times New Roman"/>
          <w:lang w:val="uk-UA"/>
        </w:rPr>
        <w:t>Тема 5. Комп’ютерні мережі</w:t>
      </w:r>
    </w:p>
    <w:p w:rsidR="004D0A0C" w:rsidRPr="009538D7" w:rsidRDefault="004D0A0C" w:rsidP="006573BD">
      <w:pPr>
        <w:numPr>
          <w:ilvl w:val="0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Технічний пристрій, що з’єднує ПК з каналами зв‘язку</w:t>
      </w:r>
    </w:p>
    <w:p w:rsidR="004D0A0C" w:rsidRPr="009538D7" w:rsidRDefault="004D0A0C" w:rsidP="006573BD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Мережевий адаптер</w:t>
      </w:r>
    </w:p>
    <w:p w:rsidR="004D0A0C" w:rsidRPr="009538D7" w:rsidRDefault="004D0A0C" w:rsidP="006573BD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Канал зв‘язку</w:t>
      </w:r>
    </w:p>
    <w:p w:rsidR="004D0A0C" w:rsidRPr="009538D7" w:rsidRDefault="004D0A0C" w:rsidP="006573BD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Мережеві додатки</w:t>
      </w:r>
    </w:p>
    <w:p w:rsidR="004D0A0C" w:rsidRPr="009538D7" w:rsidRDefault="004D0A0C" w:rsidP="006573BD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Модем</w:t>
      </w:r>
    </w:p>
    <w:p w:rsidR="004D0A0C" w:rsidRPr="009538D7" w:rsidRDefault="004D0A0C" w:rsidP="006573BD">
      <w:pPr>
        <w:numPr>
          <w:ilvl w:val="0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Високошвидкісна лінія зв‘язку що зв‘язує всіх абонентів для передачі інформації в цифровому форматі?</w:t>
      </w:r>
    </w:p>
    <w:p w:rsidR="004D0A0C" w:rsidRPr="009538D7" w:rsidRDefault="004D0A0C" w:rsidP="0054485B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Мережевий адаптер</w:t>
      </w:r>
    </w:p>
    <w:p w:rsidR="004D0A0C" w:rsidRPr="009538D7" w:rsidRDefault="004D0A0C" w:rsidP="0054485B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Канал зв‘язку</w:t>
      </w:r>
    </w:p>
    <w:p w:rsidR="004D0A0C" w:rsidRPr="009538D7" w:rsidRDefault="004D0A0C" w:rsidP="0054485B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Мережеві додатки</w:t>
      </w:r>
    </w:p>
    <w:p w:rsidR="004D0A0C" w:rsidRPr="009538D7" w:rsidRDefault="004D0A0C" w:rsidP="0054485B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Модем</w:t>
      </w:r>
    </w:p>
    <w:p w:rsidR="004D0A0C" w:rsidRPr="009538D7" w:rsidRDefault="004D0A0C" w:rsidP="0054485B">
      <w:pPr>
        <w:numPr>
          <w:ilvl w:val="0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Глобальна комп’ютерна мережа, до складу якої входять національні регіональні та локальні мережі в масштабах всієї земної кулі має назву?</w:t>
      </w:r>
    </w:p>
    <w:p w:rsidR="004D0A0C" w:rsidRPr="009538D7" w:rsidRDefault="004D0A0C" w:rsidP="0054485B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Інтранет</w:t>
      </w:r>
    </w:p>
    <w:p w:rsidR="004D0A0C" w:rsidRPr="009538D7" w:rsidRDefault="004D0A0C" w:rsidP="0054485B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Електронна пошта</w:t>
      </w:r>
    </w:p>
    <w:p w:rsidR="004D0A0C" w:rsidRPr="009538D7" w:rsidRDefault="004D0A0C" w:rsidP="0054485B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Інтернет</w:t>
      </w:r>
    </w:p>
    <w:p w:rsidR="004D0A0C" w:rsidRPr="009538D7" w:rsidRDefault="004D0A0C" w:rsidP="0054485B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Правильної відповіді немає</w:t>
      </w:r>
    </w:p>
    <w:p w:rsidR="004D0A0C" w:rsidRPr="009538D7" w:rsidRDefault="004D0A0C" w:rsidP="0054485B">
      <w:pPr>
        <w:numPr>
          <w:ilvl w:val="0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Комп‘ютер, що виконує мережеві функції, реалізуючи повний набір протоколів має назву?</w:t>
      </w:r>
    </w:p>
    <w:p w:rsidR="004D0A0C" w:rsidRPr="009538D7" w:rsidRDefault="004D0A0C" w:rsidP="00EE46E0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Домен</w:t>
      </w:r>
    </w:p>
    <w:p w:rsidR="004D0A0C" w:rsidRPr="009538D7" w:rsidRDefault="004D0A0C" w:rsidP="00EE46E0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Сервер</w:t>
      </w:r>
    </w:p>
    <w:p w:rsidR="004D0A0C" w:rsidRPr="009538D7" w:rsidRDefault="004D0A0C" w:rsidP="00EE46E0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Клієнт</w:t>
      </w:r>
    </w:p>
    <w:p w:rsidR="004D0A0C" w:rsidRPr="009538D7" w:rsidRDefault="004D0A0C" w:rsidP="00EE46E0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Хост-машина</w:t>
      </w:r>
    </w:p>
    <w:p w:rsidR="004D0A0C" w:rsidRPr="009538D7" w:rsidRDefault="004D0A0C" w:rsidP="00EE46E0">
      <w:pPr>
        <w:numPr>
          <w:ilvl w:val="0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Комп‘ютер або програма  здатні надавати клієнтам певні мережеві послуги</w:t>
      </w:r>
    </w:p>
    <w:p w:rsidR="004D0A0C" w:rsidRPr="009538D7" w:rsidRDefault="004D0A0C" w:rsidP="00EE46E0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Домен</w:t>
      </w:r>
    </w:p>
    <w:p w:rsidR="004D0A0C" w:rsidRPr="009538D7" w:rsidRDefault="004D0A0C" w:rsidP="00EE46E0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Сервер</w:t>
      </w:r>
    </w:p>
    <w:p w:rsidR="004D0A0C" w:rsidRPr="009538D7" w:rsidRDefault="004D0A0C" w:rsidP="00EE46E0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Клієнт</w:t>
      </w:r>
    </w:p>
    <w:p w:rsidR="004D0A0C" w:rsidRPr="009538D7" w:rsidRDefault="004D0A0C" w:rsidP="00EE46E0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Хост-машина</w:t>
      </w:r>
    </w:p>
    <w:p w:rsidR="004D0A0C" w:rsidRPr="009538D7" w:rsidRDefault="004D0A0C" w:rsidP="00EE46E0">
      <w:pPr>
        <w:numPr>
          <w:ilvl w:val="0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Прикладна програма, яка забезпечує передачу запитів до сервера й одержання відповідей від нього</w:t>
      </w:r>
    </w:p>
    <w:p w:rsidR="004D0A0C" w:rsidRPr="009538D7" w:rsidRDefault="004D0A0C" w:rsidP="00EE46E0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Домен</w:t>
      </w:r>
    </w:p>
    <w:p w:rsidR="004D0A0C" w:rsidRPr="009538D7" w:rsidRDefault="004D0A0C" w:rsidP="00EE46E0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Сервер</w:t>
      </w:r>
    </w:p>
    <w:p w:rsidR="004D0A0C" w:rsidRPr="009538D7" w:rsidRDefault="004D0A0C" w:rsidP="00EE46E0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Клієнт</w:t>
      </w:r>
    </w:p>
    <w:p w:rsidR="004D0A0C" w:rsidRPr="009538D7" w:rsidRDefault="004D0A0C" w:rsidP="00EE46E0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Хост-машина</w:t>
      </w:r>
    </w:p>
    <w:p w:rsidR="004D0A0C" w:rsidRPr="009538D7" w:rsidRDefault="004D0A0C" w:rsidP="00EE46E0">
      <w:pPr>
        <w:numPr>
          <w:ilvl w:val="0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Мережний протокол, що дозволяє комп'ютерам автоматично одержувати IP-адресу й інші параметри, необхідні для роботи в мережі TCP/IP?</w:t>
      </w:r>
    </w:p>
    <w:p w:rsidR="004D0A0C" w:rsidRPr="009538D7" w:rsidRDefault="004D0A0C" w:rsidP="00EE46E0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DHCP</w:t>
      </w:r>
    </w:p>
    <w:p w:rsidR="004D0A0C" w:rsidRPr="009538D7" w:rsidRDefault="004D0A0C" w:rsidP="00EE46E0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DNS</w:t>
      </w:r>
    </w:p>
    <w:p w:rsidR="004D0A0C" w:rsidRPr="009538D7" w:rsidRDefault="004D0A0C" w:rsidP="00EE46E0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FTP</w:t>
      </w:r>
    </w:p>
    <w:p w:rsidR="004D0A0C" w:rsidRPr="009538D7" w:rsidRDefault="004D0A0C" w:rsidP="00EE46E0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POP3</w:t>
      </w:r>
    </w:p>
    <w:p w:rsidR="004D0A0C" w:rsidRPr="009538D7" w:rsidRDefault="004D0A0C" w:rsidP="00BD0F84">
      <w:pPr>
        <w:numPr>
          <w:ilvl w:val="0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Що з переліченого не відноситься до браузера?</w:t>
      </w:r>
    </w:p>
    <w:p w:rsidR="004D0A0C" w:rsidRPr="009538D7" w:rsidRDefault="004D0A0C" w:rsidP="00E54B45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Opera</w:t>
      </w:r>
    </w:p>
    <w:p w:rsidR="004D0A0C" w:rsidRPr="009538D7" w:rsidRDefault="004D0A0C" w:rsidP="00E54B45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Mozilla</w:t>
      </w:r>
    </w:p>
    <w:p w:rsidR="004D0A0C" w:rsidRPr="009538D7" w:rsidRDefault="004D0A0C" w:rsidP="00E54B45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Safari</w:t>
      </w:r>
    </w:p>
    <w:p w:rsidR="004D0A0C" w:rsidRPr="009538D7" w:rsidRDefault="004D0A0C" w:rsidP="00E54B45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Aimp</w:t>
      </w:r>
    </w:p>
    <w:p w:rsidR="004D0A0C" w:rsidRPr="009538D7" w:rsidRDefault="004D0A0C" w:rsidP="00E54B45">
      <w:pPr>
        <w:numPr>
          <w:ilvl w:val="0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Що з переліченого відноситься до браузера?</w:t>
      </w:r>
    </w:p>
    <w:p w:rsidR="004D0A0C" w:rsidRPr="009538D7" w:rsidRDefault="004D0A0C" w:rsidP="00E54B45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Aimp</w:t>
      </w:r>
    </w:p>
    <w:p w:rsidR="004D0A0C" w:rsidRPr="009538D7" w:rsidRDefault="004D0A0C" w:rsidP="00E54B45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Winamp</w:t>
      </w:r>
    </w:p>
    <w:p w:rsidR="004D0A0C" w:rsidRPr="009538D7" w:rsidRDefault="004D0A0C" w:rsidP="00E54B45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bCs/>
          <w:lang w:val="uk-UA"/>
        </w:rPr>
        <w:t>Maxthon</w:t>
      </w:r>
    </w:p>
    <w:p w:rsidR="004D0A0C" w:rsidRPr="009538D7" w:rsidRDefault="004D0A0C" w:rsidP="00E54B45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Foxit Reader</w:t>
      </w:r>
    </w:p>
    <w:p w:rsidR="004D0A0C" w:rsidRPr="009538D7" w:rsidRDefault="004D0A0C" w:rsidP="00B97534">
      <w:pPr>
        <w:numPr>
          <w:ilvl w:val="0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Провайдер – це?</w:t>
      </w:r>
    </w:p>
    <w:p w:rsidR="004D0A0C" w:rsidRPr="009538D7" w:rsidRDefault="004D0A0C" w:rsidP="00B97534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Прикладна програма, яка забезпечує передачу запитів до сервера</w:t>
      </w:r>
    </w:p>
    <w:p w:rsidR="004D0A0C" w:rsidRPr="009538D7" w:rsidRDefault="004D0A0C" w:rsidP="00B97534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Мережний протокол, що дозволяє комп'ютерам автоматично одержувати IP-адресу</w:t>
      </w:r>
    </w:p>
    <w:p w:rsidR="004D0A0C" w:rsidRPr="009538D7" w:rsidRDefault="004D0A0C" w:rsidP="00B97534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Спеціальна організація, яка підключає користувача до мережі</w:t>
      </w:r>
    </w:p>
    <w:p w:rsidR="004D0A0C" w:rsidRPr="009538D7" w:rsidRDefault="004D0A0C" w:rsidP="00B97534">
      <w:pPr>
        <w:numPr>
          <w:ilvl w:val="4"/>
          <w:numId w:val="9"/>
        </w:numPr>
        <w:rPr>
          <w:rFonts w:ascii="Times New Roman" w:hAnsi="Times New Roman"/>
          <w:lang w:val="uk-UA"/>
        </w:rPr>
      </w:pPr>
      <w:r w:rsidRPr="009538D7">
        <w:rPr>
          <w:rFonts w:ascii="Times New Roman" w:hAnsi="Times New Roman"/>
          <w:lang w:val="uk-UA"/>
        </w:rPr>
        <w:t>Комп‘ютер, що виконує мережеві функції, реалізуючи повний набір протоколів</w:t>
      </w:r>
    </w:p>
    <w:sectPr w:rsidR="004D0A0C" w:rsidRPr="009538D7" w:rsidSect="00E60E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720" w:bottom="567" w:left="720" w:header="425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A0C" w:rsidRDefault="004D0A0C" w:rsidP="00CD11C3">
      <w:pPr>
        <w:spacing w:line="240" w:lineRule="auto"/>
      </w:pPr>
      <w:r>
        <w:separator/>
      </w:r>
    </w:p>
  </w:endnote>
  <w:endnote w:type="continuationSeparator" w:id="0">
    <w:p w:rsidR="004D0A0C" w:rsidRDefault="004D0A0C" w:rsidP="00CD11C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A0C" w:rsidRDefault="004D0A0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A0C" w:rsidRDefault="004D0A0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A0C" w:rsidRDefault="004D0A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A0C" w:rsidRDefault="004D0A0C" w:rsidP="00CD11C3">
      <w:pPr>
        <w:spacing w:line="240" w:lineRule="auto"/>
      </w:pPr>
      <w:r>
        <w:separator/>
      </w:r>
    </w:p>
  </w:footnote>
  <w:footnote w:type="continuationSeparator" w:id="0">
    <w:p w:rsidR="004D0A0C" w:rsidRDefault="004D0A0C" w:rsidP="00CD11C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A0C" w:rsidRDefault="004D0A0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A0C" w:rsidRPr="00E60E27" w:rsidRDefault="004D0A0C" w:rsidP="00E60E27">
    <w:pPr>
      <w:pStyle w:val="Header"/>
      <w:rPr>
        <w:rFonts w:ascii="Times New Roman" w:hAnsi="Times New Roman"/>
        <w:b/>
        <w:sz w:val="20"/>
        <w:szCs w:val="20"/>
        <w:u w:val="single"/>
        <w:lang w:val="uk-UA"/>
      </w:rPr>
    </w:pPr>
    <w:r w:rsidRPr="00E60E27">
      <w:rPr>
        <w:rFonts w:ascii="Times New Roman" w:hAnsi="Times New Roman"/>
        <w:b/>
        <w:sz w:val="20"/>
        <w:szCs w:val="20"/>
        <w:u w:val="single"/>
        <w:lang w:val="uk-UA"/>
      </w:rPr>
      <w:t>Тестові питання з відповідями</w:t>
    </w:r>
  </w:p>
  <w:p w:rsidR="004D0A0C" w:rsidRPr="00286D26" w:rsidRDefault="004D0A0C" w:rsidP="00CD11C3">
    <w:pPr>
      <w:pStyle w:val="Header"/>
      <w:ind w:firstLine="0"/>
      <w:jc w:val="left"/>
      <w:rPr>
        <w:rFonts w:ascii="Times New Roman" w:hAnsi="Times New Roman"/>
        <w:sz w:val="18"/>
        <w:szCs w:val="20"/>
        <w:lang w:val="uk-UA"/>
      </w:rPr>
    </w:pPr>
    <w:r w:rsidRPr="00286D26">
      <w:rPr>
        <w:rFonts w:ascii="Times New Roman" w:hAnsi="Times New Roman"/>
        <w:sz w:val="18"/>
        <w:szCs w:val="20"/>
        <w:lang w:val="uk-UA"/>
      </w:rPr>
      <w:t>Миколаївська область, м. Первомайськ</w:t>
    </w:r>
  </w:p>
  <w:p w:rsidR="004D0A0C" w:rsidRPr="00286D26" w:rsidRDefault="004D0A0C" w:rsidP="00CD11C3">
    <w:pPr>
      <w:pStyle w:val="Header"/>
      <w:tabs>
        <w:tab w:val="clear" w:pos="9355"/>
        <w:tab w:val="right" w:pos="10490"/>
      </w:tabs>
      <w:ind w:firstLine="0"/>
      <w:jc w:val="left"/>
      <w:rPr>
        <w:rFonts w:ascii="Times New Roman" w:hAnsi="Times New Roman"/>
        <w:sz w:val="18"/>
        <w:szCs w:val="20"/>
      </w:rPr>
    </w:pPr>
    <w:r w:rsidRPr="00286D26">
      <w:rPr>
        <w:rFonts w:ascii="Times New Roman" w:hAnsi="Times New Roman"/>
        <w:sz w:val="18"/>
        <w:szCs w:val="20"/>
        <w:lang w:val="uk-UA"/>
      </w:rPr>
      <w:t>Комунальний вищий навчальний заклад «Первомайський медичний коледж»</w:t>
    </w:r>
  </w:p>
  <w:p w:rsidR="004D0A0C" w:rsidRPr="00286D26" w:rsidRDefault="004D0A0C" w:rsidP="00CD11C3">
    <w:pPr>
      <w:pStyle w:val="Header"/>
      <w:ind w:firstLine="0"/>
      <w:jc w:val="left"/>
      <w:rPr>
        <w:sz w:val="18"/>
        <w:lang w:val="uk-UA"/>
      </w:rPr>
    </w:pPr>
    <w:r>
      <w:rPr>
        <w:rFonts w:ascii="Times New Roman" w:hAnsi="Times New Roman"/>
        <w:sz w:val="18"/>
        <w:szCs w:val="20"/>
        <w:lang w:val="uk-UA"/>
      </w:rPr>
      <w:t>Викладач Лавренюк Сергій Валентинович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A0C" w:rsidRDefault="004D0A0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C20"/>
    <w:multiLevelType w:val="hybridMultilevel"/>
    <w:tmpl w:val="4C0CF69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-3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7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091" w:hanging="360"/>
      </w:pPr>
      <w:rPr>
        <w:rFonts w:cs="Times New Roman"/>
      </w:rPr>
    </w:lvl>
    <w:lvl w:ilvl="4" w:tplc="5A969F60">
      <w:start w:val="1"/>
      <w:numFmt w:val="lowerLetter"/>
      <w:lvlText w:val="%5."/>
      <w:lvlJc w:val="left"/>
      <w:pPr>
        <w:ind w:left="1811" w:hanging="360"/>
      </w:pPr>
      <w:rPr>
        <w:rFonts w:cs="Times New Roman"/>
        <w:b w:val="0"/>
      </w:rPr>
    </w:lvl>
    <w:lvl w:ilvl="5" w:tplc="0419001B" w:tentative="1">
      <w:start w:val="1"/>
      <w:numFmt w:val="lowerRoman"/>
      <w:lvlText w:val="%6."/>
      <w:lvlJc w:val="right"/>
      <w:pPr>
        <w:ind w:left="25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2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39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4691" w:hanging="180"/>
      </w:pPr>
      <w:rPr>
        <w:rFonts w:cs="Times New Roman"/>
      </w:rPr>
    </w:lvl>
  </w:abstractNum>
  <w:abstractNum w:abstractNumId="1">
    <w:nsid w:val="0E296EC2"/>
    <w:multiLevelType w:val="hybridMultilevel"/>
    <w:tmpl w:val="9C6AF8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5B18DE"/>
    <w:multiLevelType w:val="hybridMultilevel"/>
    <w:tmpl w:val="735E7CFA"/>
    <w:lvl w:ilvl="0" w:tplc="F04048D6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</w:rPr>
    </w:lvl>
    <w:lvl w:ilvl="1" w:tplc="0AB63B3E">
      <w:start w:val="1"/>
      <w:numFmt w:val="lowerLetter"/>
      <w:lvlText w:val="%2."/>
      <w:lvlJc w:val="left"/>
      <w:pPr>
        <w:ind w:left="2149" w:hanging="360"/>
      </w:pPr>
      <w:rPr>
        <w:rFonts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2E554221"/>
    <w:multiLevelType w:val="hybridMultilevel"/>
    <w:tmpl w:val="4A9E275A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2E95517E"/>
    <w:multiLevelType w:val="hybridMultilevel"/>
    <w:tmpl w:val="44FE5026"/>
    <w:lvl w:ilvl="0" w:tplc="471EC48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705E76"/>
    <w:multiLevelType w:val="hybridMultilevel"/>
    <w:tmpl w:val="C170936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37C672F"/>
    <w:multiLevelType w:val="hybridMultilevel"/>
    <w:tmpl w:val="74C40954"/>
    <w:lvl w:ilvl="0" w:tplc="490CE5E4">
      <w:start w:val="1"/>
      <w:numFmt w:val="decimal"/>
      <w:lvlText w:val="%1."/>
      <w:lvlJc w:val="left"/>
      <w:pPr>
        <w:ind w:left="2138" w:hanging="360"/>
      </w:pPr>
      <w:rPr>
        <w:rFonts w:cs="Times New Roman"/>
        <w:b/>
        <w:sz w:val="22"/>
        <w:szCs w:val="22"/>
      </w:rPr>
    </w:lvl>
    <w:lvl w:ilvl="1" w:tplc="1D9642B6">
      <w:start w:val="1"/>
      <w:numFmt w:val="lowerLetter"/>
      <w:lvlText w:val="%2."/>
      <w:lvlJc w:val="left"/>
      <w:pPr>
        <w:ind w:left="2149" w:hanging="360"/>
      </w:pPr>
      <w:rPr>
        <w:rFonts w:cs="Times New Roman"/>
        <w:sz w:val="22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748B5773"/>
    <w:multiLevelType w:val="hybridMultilevel"/>
    <w:tmpl w:val="F8488DA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-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7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429" w:hanging="360"/>
      </w:pPr>
      <w:rPr>
        <w:rFonts w:cs="Times New Roman"/>
      </w:rPr>
    </w:lvl>
    <w:lvl w:ilvl="4" w:tplc="E06E74BC">
      <w:start w:val="1"/>
      <w:numFmt w:val="lowerLetter"/>
      <w:lvlText w:val="%5."/>
      <w:lvlJc w:val="left"/>
      <w:pPr>
        <w:ind w:left="2149" w:hanging="360"/>
      </w:pPr>
      <w:rPr>
        <w:rFonts w:cs="Times New Roman"/>
        <w:b w:val="0"/>
      </w:rPr>
    </w:lvl>
    <w:lvl w:ilvl="5" w:tplc="0419001B" w:tentative="1">
      <w:start w:val="1"/>
      <w:numFmt w:val="lowerRoman"/>
      <w:lvlText w:val="%6."/>
      <w:lvlJc w:val="right"/>
      <w:pPr>
        <w:ind w:left="28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5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3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029" w:hanging="180"/>
      </w:pPr>
      <w:rPr>
        <w:rFonts w:cs="Times New Roman"/>
      </w:rPr>
    </w:lvl>
  </w:abstractNum>
  <w:abstractNum w:abstractNumId="8">
    <w:nsid w:val="7E0671BB"/>
    <w:multiLevelType w:val="hybridMultilevel"/>
    <w:tmpl w:val="29F4F7BA"/>
    <w:lvl w:ilvl="0" w:tplc="0D827FA6">
      <w:start w:val="1"/>
      <w:numFmt w:val="decimal"/>
      <w:lvlText w:val="%1."/>
      <w:lvlJc w:val="left"/>
      <w:pPr>
        <w:ind w:left="1429" w:hanging="360"/>
      </w:pPr>
      <w:rPr>
        <w:rFonts w:cs="Times New Roman"/>
        <w:b/>
      </w:rPr>
    </w:lvl>
    <w:lvl w:ilvl="1" w:tplc="DFBA5E48">
      <w:start w:val="1"/>
      <w:numFmt w:val="lowerLetter"/>
      <w:lvlText w:val="%2."/>
      <w:lvlJc w:val="left"/>
      <w:pPr>
        <w:ind w:left="2204" w:hanging="360"/>
      </w:pPr>
      <w:rPr>
        <w:rFonts w:cs="Times New Roman"/>
        <w:b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11C3"/>
    <w:rsid w:val="000E48C7"/>
    <w:rsid w:val="000E7C21"/>
    <w:rsid w:val="00116558"/>
    <w:rsid w:val="00126E82"/>
    <w:rsid w:val="0014392D"/>
    <w:rsid w:val="0015710A"/>
    <w:rsid w:val="001D7292"/>
    <w:rsid w:val="001E1648"/>
    <w:rsid w:val="001E3658"/>
    <w:rsid w:val="001E6114"/>
    <w:rsid w:val="0022142E"/>
    <w:rsid w:val="002277D9"/>
    <w:rsid w:val="00271E0A"/>
    <w:rsid w:val="00277937"/>
    <w:rsid w:val="00286D26"/>
    <w:rsid w:val="002B0A5C"/>
    <w:rsid w:val="003262FF"/>
    <w:rsid w:val="00343924"/>
    <w:rsid w:val="003C3C24"/>
    <w:rsid w:val="003E2063"/>
    <w:rsid w:val="004405A4"/>
    <w:rsid w:val="004D0A0C"/>
    <w:rsid w:val="004D79EA"/>
    <w:rsid w:val="004E3558"/>
    <w:rsid w:val="005034B6"/>
    <w:rsid w:val="00520DBF"/>
    <w:rsid w:val="00543515"/>
    <w:rsid w:val="0054485B"/>
    <w:rsid w:val="00565C1D"/>
    <w:rsid w:val="00582039"/>
    <w:rsid w:val="00584738"/>
    <w:rsid w:val="00587615"/>
    <w:rsid w:val="006573BD"/>
    <w:rsid w:val="00680982"/>
    <w:rsid w:val="00696319"/>
    <w:rsid w:val="0071213D"/>
    <w:rsid w:val="00732D42"/>
    <w:rsid w:val="00777444"/>
    <w:rsid w:val="007810B6"/>
    <w:rsid w:val="007B0B51"/>
    <w:rsid w:val="007B18A2"/>
    <w:rsid w:val="007D3934"/>
    <w:rsid w:val="00806BDA"/>
    <w:rsid w:val="00870360"/>
    <w:rsid w:val="00886D46"/>
    <w:rsid w:val="008A440E"/>
    <w:rsid w:val="008A495A"/>
    <w:rsid w:val="008B5887"/>
    <w:rsid w:val="008D3BB0"/>
    <w:rsid w:val="00900747"/>
    <w:rsid w:val="009538D7"/>
    <w:rsid w:val="009644A0"/>
    <w:rsid w:val="009B43AD"/>
    <w:rsid w:val="009B57B3"/>
    <w:rsid w:val="00A0037A"/>
    <w:rsid w:val="00A564B1"/>
    <w:rsid w:val="00AB51D2"/>
    <w:rsid w:val="00AD1446"/>
    <w:rsid w:val="00B809F3"/>
    <w:rsid w:val="00B867F7"/>
    <w:rsid w:val="00B91768"/>
    <w:rsid w:val="00B972BB"/>
    <w:rsid w:val="00B97534"/>
    <w:rsid w:val="00BA1EC0"/>
    <w:rsid w:val="00BC744A"/>
    <w:rsid w:val="00BD0F84"/>
    <w:rsid w:val="00BF69F3"/>
    <w:rsid w:val="00C27DA0"/>
    <w:rsid w:val="00C8164F"/>
    <w:rsid w:val="00C819CB"/>
    <w:rsid w:val="00CD11C3"/>
    <w:rsid w:val="00D057D0"/>
    <w:rsid w:val="00D13A88"/>
    <w:rsid w:val="00D42535"/>
    <w:rsid w:val="00D96FBF"/>
    <w:rsid w:val="00E0005F"/>
    <w:rsid w:val="00E156EA"/>
    <w:rsid w:val="00E54B45"/>
    <w:rsid w:val="00E60E27"/>
    <w:rsid w:val="00E73BD8"/>
    <w:rsid w:val="00EB25F0"/>
    <w:rsid w:val="00EE46E0"/>
    <w:rsid w:val="00EF527B"/>
    <w:rsid w:val="00F56A54"/>
    <w:rsid w:val="00F8763D"/>
    <w:rsid w:val="00F90634"/>
    <w:rsid w:val="00FD4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92D"/>
    <w:pPr>
      <w:spacing w:line="30" w:lineRule="atLeast"/>
      <w:ind w:firstLine="709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D11C3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D11C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D11C3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D11C3"/>
    <w:rPr>
      <w:rFonts w:cs="Times New Roman"/>
    </w:rPr>
  </w:style>
  <w:style w:type="paragraph" w:styleId="ListParagraph">
    <w:name w:val="List Paragraph"/>
    <w:basedOn w:val="Normal"/>
    <w:uiPriority w:val="99"/>
    <w:qFormat/>
    <w:rsid w:val="00E0005F"/>
    <w:pPr>
      <w:spacing w:after="160" w:line="259" w:lineRule="auto"/>
      <w:ind w:left="720" w:firstLine="0"/>
      <w:contextualSpacing/>
      <w:jc w:val="left"/>
    </w:pPr>
  </w:style>
  <w:style w:type="character" w:styleId="Strong">
    <w:name w:val="Strong"/>
    <w:basedOn w:val="DefaultParagraphFont"/>
    <w:uiPriority w:val="99"/>
    <w:qFormat/>
    <w:rsid w:val="00EF527B"/>
    <w:rPr>
      <w:rFonts w:cs="Times New Roman"/>
      <w:b/>
    </w:rPr>
  </w:style>
  <w:style w:type="character" w:styleId="Hyperlink">
    <w:name w:val="Hyperlink"/>
    <w:basedOn w:val="DefaultParagraphFont"/>
    <w:uiPriority w:val="99"/>
    <w:semiHidden/>
    <w:rsid w:val="00A564B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434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4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4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4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4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uk.wikipedia.org/wiki/%D0%97%D0%B0%D0%B2%D0%B0%D0%BD%D1%82%D0%B0%D0%B6%D0%B5%D0%BD%D0%BD%D1%8F_%D0%BE%D0%BF%D0%B5%D1%80%D0%B0%D1%86%D1%96%D0%B9%D0%BD%D0%BE%D1%97_%D1%81%D0%B8%D1%81%D1%82%D0%B5%D0%BC%D0%B8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1191</Words>
  <Characters>6794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</dc:creator>
  <cp:keywords/>
  <dc:description/>
  <cp:lastModifiedBy>Admin</cp:lastModifiedBy>
  <cp:revision>4</cp:revision>
  <dcterms:created xsi:type="dcterms:W3CDTF">2017-04-01T16:56:00Z</dcterms:created>
  <dcterms:modified xsi:type="dcterms:W3CDTF">2017-04-20T06:35:00Z</dcterms:modified>
</cp:coreProperties>
</file>